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12F9" w14:textId="5BB911CB" w:rsidR="00367814" w:rsidRPr="00367814" w:rsidRDefault="00367814" w:rsidP="00367814">
      <w:pPr>
        <w:tabs>
          <w:tab w:val="right" w:pos="9639"/>
        </w:tabs>
        <w:overflowPunct/>
        <w:autoSpaceDE/>
        <w:autoSpaceDN/>
        <w:adjustRightInd/>
        <w:spacing w:after="0"/>
        <w:textAlignment w:val="auto"/>
        <w:rPr>
          <w:rFonts w:ascii="Arial" w:eastAsia="宋体" w:hAnsi="Arial"/>
          <w:b/>
          <w:i/>
          <w:noProof/>
          <w:sz w:val="28"/>
          <w:lang w:eastAsia="en-US"/>
        </w:rPr>
      </w:pPr>
      <w:r w:rsidRPr="00367814">
        <w:rPr>
          <w:rFonts w:ascii="Arial" w:eastAsia="宋体" w:hAnsi="Arial"/>
          <w:b/>
          <w:noProof/>
          <w:sz w:val="24"/>
          <w:lang w:eastAsia="en-US"/>
        </w:rPr>
        <w:t>3GPP TSG-RAN2 Meeting #125</w:t>
      </w:r>
      <w:r w:rsidRPr="00367814">
        <w:rPr>
          <w:rFonts w:ascii="Arial" w:eastAsia="宋体" w:hAnsi="Arial"/>
          <w:b/>
          <w:i/>
          <w:noProof/>
          <w:sz w:val="28"/>
          <w:lang w:eastAsia="en-US"/>
        </w:rPr>
        <w:tab/>
      </w:r>
      <w:r w:rsidRPr="00367814">
        <w:rPr>
          <w:rFonts w:ascii="Arial" w:eastAsia="宋体" w:hAnsi="Arial"/>
          <w:b/>
          <w:noProof/>
          <w:sz w:val="28"/>
          <w:lang w:eastAsia="en-US"/>
        </w:rPr>
        <w:t>R2-240</w:t>
      </w:r>
      <w:r w:rsidR="002246E1">
        <w:rPr>
          <w:rFonts w:ascii="Arial" w:eastAsia="宋体" w:hAnsi="Arial"/>
          <w:b/>
          <w:noProof/>
          <w:sz w:val="28"/>
          <w:lang w:eastAsia="en-US"/>
        </w:rPr>
        <w:t>2031</w:t>
      </w:r>
    </w:p>
    <w:p w14:paraId="30F79281" w14:textId="77777777" w:rsidR="00367814" w:rsidRPr="00367814" w:rsidRDefault="00367814" w:rsidP="00367814">
      <w:pPr>
        <w:tabs>
          <w:tab w:val="right" w:pos="9639"/>
        </w:tabs>
        <w:overflowPunct/>
        <w:autoSpaceDE/>
        <w:autoSpaceDN/>
        <w:adjustRightInd/>
        <w:spacing w:after="120"/>
        <w:jc w:val="both"/>
        <w:textAlignment w:val="auto"/>
        <w:rPr>
          <w:rFonts w:ascii="Arial" w:eastAsia="宋体" w:hAnsi="Arial" w:cs="黑体"/>
          <w:b/>
          <w:sz w:val="24"/>
          <w:szCs w:val="24"/>
          <w:lang w:eastAsia="en-US"/>
        </w:rPr>
      </w:pPr>
      <w:r w:rsidRPr="00367814">
        <w:rPr>
          <w:rFonts w:ascii="Arial" w:eastAsia="宋体" w:hAnsi="Arial" w:cs="Arial"/>
          <w:b/>
          <w:sz w:val="24"/>
          <w:lang w:val="de-DE" w:eastAsia="zh-CN"/>
        </w:rPr>
        <w:t>Athens, Greece</w:t>
      </w:r>
      <w:r w:rsidRPr="00367814">
        <w:rPr>
          <w:rFonts w:ascii="Arial" w:eastAsia="宋体" w:hAnsi="Arial" w:cs="黑体"/>
          <w:b/>
          <w:sz w:val="24"/>
          <w:szCs w:val="24"/>
          <w:lang w:eastAsia="en-US"/>
        </w:rPr>
        <w:t xml:space="preserve"> 26</w:t>
      </w:r>
      <w:r w:rsidRPr="00367814">
        <w:rPr>
          <w:rFonts w:ascii="Arial" w:eastAsia="宋体" w:hAnsi="Arial" w:cs="黑体"/>
          <w:b/>
          <w:sz w:val="24"/>
          <w:szCs w:val="24"/>
          <w:vertAlign w:val="superscript"/>
          <w:lang w:eastAsia="en-US"/>
        </w:rPr>
        <w:t xml:space="preserve">th </w:t>
      </w:r>
      <w:r w:rsidRPr="00367814">
        <w:rPr>
          <w:rFonts w:ascii="Arial" w:eastAsia="宋体" w:hAnsi="Arial" w:cs="黑体"/>
          <w:b/>
          <w:sz w:val="24"/>
          <w:szCs w:val="24"/>
          <w:lang w:eastAsia="en-US"/>
        </w:rPr>
        <w:t>Feb – 1</w:t>
      </w:r>
      <w:r w:rsidRPr="00367814">
        <w:rPr>
          <w:rFonts w:ascii="Arial" w:eastAsia="宋体" w:hAnsi="Arial" w:cs="黑体"/>
          <w:b/>
          <w:sz w:val="24"/>
          <w:szCs w:val="24"/>
          <w:vertAlign w:val="superscript"/>
          <w:lang w:eastAsia="en-US"/>
        </w:rPr>
        <w:t>st</w:t>
      </w:r>
      <w:r w:rsidRPr="00367814">
        <w:rPr>
          <w:rFonts w:ascii="Arial" w:eastAsia="宋体" w:hAnsi="Arial" w:cs="黑体"/>
          <w:b/>
          <w:sz w:val="24"/>
          <w:szCs w:val="24"/>
          <w:lang w:eastAsia="en-US"/>
        </w:rPr>
        <w:t xml:space="preserve"> </w:t>
      </w:r>
      <w:r w:rsidRPr="00367814">
        <w:rPr>
          <w:rFonts w:ascii="Arial" w:eastAsia="宋体" w:hAnsi="Arial" w:cs="黑体" w:hint="eastAsia"/>
          <w:b/>
          <w:sz w:val="24"/>
          <w:szCs w:val="24"/>
          <w:lang w:eastAsia="zh-CN"/>
        </w:rPr>
        <w:t>M</w:t>
      </w:r>
      <w:r w:rsidRPr="00367814">
        <w:rPr>
          <w:rFonts w:ascii="Arial" w:eastAsia="宋体" w:hAnsi="Arial" w:cs="黑体"/>
          <w:b/>
          <w:sz w:val="24"/>
          <w:szCs w:val="24"/>
          <w:lang w:eastAsia="en-US"/>
        </w:rPr>
        <w:t xml:space="preserve">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367814" w:rsidRPr="00367814" w14:paraId="6314ABDB" w14:textId="77777777" w:rsidTr="00997648">
        <w:trPr>
          <w:gridBefore w:val="1"/>
          <w:wBefore w:w="47" w:type="dxa"/>
        </w:trPr>
        <w:tc>
          <w:tcPr>
            <w:tcW w:w="9641" w:type="dxa"/>
            <w:gridSpan w:val="10"/>
            <w:tcBorders>
              <w:top w:val="single" w:sz="4" w:space="0" w:color="auto"/>
              <w:left w:val="single" w:sz="4" w:space="0" w:color="auto"/>
              <w:right w:val="single" w:sz="4" w:space="0" w:color="auto"/>
            </w:tcBorders>
          </w:tcPr>
          <w:p w14:paraId="24BC339C" w14:textId="77777777" w:rsidR="00367814" w:rsidRPr="00367814" w:rsidRDefault="00367814" w:rsidP="00367814">
            <w:pPr>
              <w:overflowPunct/>
              <w:autoSpaceDE/>
              <w:autoSpaceDN/>
              <w:adjustRightInd/>
              <w:spacing w:after="0"/>
              <w:jc w:val="right"/>
              <w:textAlignment w:val="auto"/>
              <w:rPr>
                <w:rFonts w:ascii="Arial" w:eastAsia="宋体" w:hAnsi="Arial"/>
                <w:i/>
                <w:noProof/>
                <w:lang w:eastAsia="en-US"/>
              </w:rPr>
            </w:pPr>
            <w:r w:rsidRPr="00367814">
              <w:rPr>
                <w:rFonts w:ascii="Arial" w:eastAsia="宋体" w:hAnsi="Arial"/>
                <w:i/>
                <w:noProof/>
                <w:sz w:val="14"/>
                <w:lang w:eastAsia="en-US"/>
              </w:rPr>
              <w:t>CR-Form-v12.2</w:t>
            </w:r>
          </w:p>
        </w:tc>
      </w:tr>
      <w:tr w:rsidR="00367814" w:rsidRPr="00367814" w14:paraId="663DA953" w14:textId="77777777" w:rsidTr="00997648">
        <w:trPr>
          <w:gridBefore w:val="1"/>
          <w:wBefore w:w="47" w:type="dxa"/>
        </w:trPr>
        <w:tc>
          <w:tcPr>
            <w:tcW w:w="9641" w:type="dxa"/>
            <w:gridSpan w:val="10"/>
            <w:tcBorders>
              <w:left w:val="single" w:sz="4" w:space="0" w:color="auto"/>
              <w:right w:val="single" w:sz="4" w:space="0" w:color="auto"/>
            </w:tcBorders>
          </w:tcPr>
          <w:p w14:paraId="2B11D5A3" w14:textId="77777777" w:rsidR="00367814" w:rsidRPr="00367814" w:rsidRDefault="00367814" w:rsidP="00367814">
            <w:pPr>
              <w:overflowPunct/>
              <w:autoSpaceDE/>
              <w:autoSpaceDN/>
              <w:adjustRightInd/>
              <w:spacing w:after="0"/>
              <w:jc w:val="center"/>
              <w:textAlignment w:val="auto"/>
              <w:rPr>
                <w:rFonts w:ascii="Arial" w:eastAsia="宋体" w:hAnsi="Arial"/>
                <w:noProof/>
                <w:lang w:eastAsia="en-US"/>
              </w:rPr>
            </w:pPr>
            <w:r w:rsidRPr="00367814">
              <w:rPr>
                <w:rFonts w:ascii="Arial" w:eastAsia="宋体" w:hAnsi="Arial"/>
                <w:b/>
                <w:noProof/>
                <w:sz w:val="32"/>
                <w:lang w:eastAsia="en-US"/>
              </w:rPr>
              <w:t>CHANGE REQUEST</w:t>
            </w:r>
          </w:p>
        </w:tc>
      </w:tr>
      <w:tr w:rsidR="00367814" w:rsidRPr="00367814" w14:paraId="1C6EDE03" w14:textId="77777777" w:rsidTr="00997648">
        <w:trPr>
          <w:gridBefore w:val="1"/>
          <w:wBefore w:w="47" w:type="dxa"/>
        </w:trPr>
        <w:tc>
          <w:tcPr>
            <w:tcW w:w="9641" w:type="dxa"/>
            <w:gridSpan w:val="10"/>
            <w:tcBorders>
              <w:left w:val="single" w:sz="4" w:space="0" w:color="auto"/>
              <w:right w:val="single" w:sz="4" w:space="0" w:color="auto"/>
            </w:tcBorders>
          </w:tcPr>
          <w:p w14:paraId="6695D08F"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66CDAFF5" w14:textId="77777777" w:rsidTr="00997648">
        <w:trPr>
          <w:gridBefore w:val="1"/>
          <w:wBefore w:w="47" w:type="dxa"/>
        </w:trPr>
        <w:tc>
          <w:tcPr>
            <w:tcW w:w="142" w:type="dxa"/>
            <w:tcBorders>
              <w:left w:val="single" w:sz="4" w:space="0" w:color="auto"/>
            </w:tcBorders>
          </w:tcPr>
          <w:p w14:paraId="6447C752" w14:textId="77777777" w:rsidR="00367814" w:rsidRPr="00367814" w:rsidRDefault="00367814" w:rsidP="00367814">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30B67167" w14:textId="77777777" w:rsidR="00367814" w:rsidRPr="00367814" w:rsidRDefault="00367814" w:rsidP="00367814">
            <w:pPr>
              <w:overflowPunct/>
              <w:autoSpaceDE/>
              <w:autoSpaceDN/>
              <w:adjustRightInd/>
              <w:spacing w:after="0"/>
              <w:jc w:val="right"/>
              <w:textAlignment w:val="auto"/>
              <w:rPr>
                <w:rFonts w:ascii="Arial" w:eastAsia="宋体" w:hAnsi="Arial"/>
                <w:b/>
                <w:noProof/>
                <w:sz w:val="28"/>
                <w:lang w:eastAsia="en-US"/>
              </w:rPr>
            </w:pPr>
            <w:r w:rsidRPr="00367814">
              <w:rPr>
                <w:rFonts w:ascii="Arial" w:eastAsia="宋体" w:hAnsi="Arial"/>
                <w:b/>
                <w:noProof/>
                <w:sz w:val="28"/>
                <w:lang w:eastAsia="en-US"/>
              </w:rPr>
              <w:t>38.306</w:t>
            </w:r>
          </w:p>
        </w:tc>
        <w:tc>
          <w:tcPr>
            <w:tcW w:w="709" w:type="dxa"/>
          </w:tcPr>
          <w:p w14:paraId="62294360" w14:textId="77777777" w:rsidR="00367814" w:rsidRPr="00367814" w:rsidRDefault="00367814" w:rsidP="00367814">
            <w:pPr>
              <w:overflowPunct/>
              <w:autoSpaceDE/>
              <w:autoSpaceDN/>
              <w:adjustRightInd/>
              <w:spacing w:after="0"/>
              <w:jc w:val="center"/>
              <w:textAlignment w:val="auto"/>
              <w:rPr>
                <w:rFonts w:ascii="Arial" w:eastAsia="宋体" w:hAnsi="Arial"/>
                <w:noProof/>
                <w:lang w:eastAsia="en-US"/>
              </w:rPr>
            </w:pPr>
            <w:r w:rsidRPr="00367814">
              <w:rPr>
                <w:rFonts w:ascii="Arial" w:eastAsia="宋体" w:hAnsi="Arial"/>
                <w:b/>
                <w:noProof/>
                <w:sz w:val="28"/>
                <w:lang w:eastAsia="en-US"/>
              </w:rPr>
              <w:t>CR</w:t>
            </w:r>
          </w:p>
        </w:tc>
        <w:tc>
          <w:tcPr>
            <w:tcW w:w="1276" w:type="dxa"/>
            <w:shd w:val="pct30" w:color="FFFF00" w:fill="auto"/>
          </w:tcPr>
          <w:p w14:paraId="640A943D" w14:textId="77777777" w:rsidR="00367814" w:rsidRPr="00367814" w:rsidRDefault="00367814" w:rsidP="00367814">
            <w:pPr>
              <w:overflowPunct/>
              <w:autoSpaceDE/>
              <w:autoSpaceDN/>
              <w:adjustRightInd/>
              <w:spacing w:after="0"/>
              <w:jc w:val="right"/>
              <w:textAlignment w:val="auto"/>
              <w:rPr>
                <w:rFonts w:ascii="Arial" w:eastAsia="宋体" w:hAnsi="Arial"/>
                <w:b/>
                <w:noProof/>
                <w:sz w:val="28"/>
                <w:lang w:eastAsia="zh-CN"/>
              </w:rPr>
            </w:pPr>
            <w:r w:rsidRPr="00367814">
              <w:rPr>
                <w:rFonts w:ascii="Arial" w:eastAsia="宋体" w:hAnsi="Arial" w:hint="eastAsia"/>
                <w:b/>
                <w:noProof/>
                <w:sz w:val="28"/>
                <w:lang w:eastAsia="zh-CN"/>
              </w:rPr>
              <w:t>1</w:t>
            </w:r>
            <w:r w:rsidRPr="00367814">
              <w:rPr>
                <w:rFonts w:ascii="Arial" w:eastAsia="宋体" w:hAnsi="Arial"/>
                <w:b/>
                <w:noProof/>
                <w:sz w:val="28"/>
                <w:lang w:eastAsia="zh-CN"/>
              </w:rPr>
              <w:t>057</w:t>
            </w:r>
          </w:p>
        </w:tc>
        <w:tc>
          <w:tcPr>
            <w:tcW w:w="709" w:type="dxa"/>
          </w:tcPr>
          <w:p w14:paraId="04E5C440" w14:textId="77777777" w:rsidR="00367814" w:rsidRPr="00367814" w:rsidRDefault="00367814" w:rsidP="00367814">
            <w:pPr>
              <w:tabs>
                <w:tab w:val="right" w:pos="625"/>
              </w:tabs>
              <w:overflowPunct/>
              <w:autoSpaceDE/>
              <w:autoSpaceDN/>
              <w:adjustRightInd/>
              <w:spacing w:after="0"/>
              <w:jc w:val="center"/>
              <w:textAlignment w:val="auto"/>
              <w:rPr>
                <w:rFonts w:ascii="Arial" w:eastAsia="宋体" w:hAnsi="Arial"/>
                <w:noProof/>
                <w:lang w:eastAsia="en-US"/>
              </w:rPr>
            </w:pPr>
            <w:r w:rsidRPr="00367814">
              <w:rPr>
                <w:rFonts w:ascii="Arial" w:eastAsia="宋体" w:hAnsi="Arial"/>
                <w:b/>
                <w:bCs/>
                <w:noProof/>
                <w:sz w:val="28"/>
                <w:lang w:eastAsia="en-US"/>
              </w:rPr>
              <w:t>rev</w:t>
            </w:r>
          </w:p>
        </w:tc>
        <w:tc>
          <w:tcPr>
            <w:tcW w:w="992" w:type="dxa"/>
            <w:shd w:val="pct30" w:color="FFFF00" w:fill="auto"/>
          </w:tcPr>
          <w:p w14:paraId="7DA687CA" w14:textId="3C2B2498" w:rsidR="00367814" w:rsidRPr="00367814" w:rsidRDefault="00367814" w:rsidP="00367814">
            <w:pPr>
              <w:overflowPunct/>
              <w:autoSpaceDE/>
              <w:autoSpaceDN/>
              <w:adjustRightInd/>
              <w:spacing w:after="0"/>
              <w:jc w:val="center"/>
              <w:textAlignment w:val="auto"/>
              <w:rPr>
                <w:rFonts w:ascii="Arial" w:eastAsia="宋体" w:hAnsi="Arial"/>
                <w:b/>
                <w:noProof/>
                <w:lang w:eastAsia="zh-CN"/>
              </w:rPr>
            </w:pPr>
            <w:r>
              <w:rPr>
                <w:rFonts w:ascii="Arial" w:eastAsia="宋体" w:hAnsi="Arial"/>
                <w:b/>
                <w:noProof/>
                <w:kern w:val="2"/>
                <w:sz w:val="28"/>
                <w:szCs w:val="21"/>
                <w:lang w:val="en-US" w:eastAsia="en-US"/>
              </w:rPr>
              <w:t>2</w:t>
            </w:r>
          </w:p>
        </w:tc>
        <w:tc>
          <w:tcPr>
            <w:tcW w:w="2410" w:type="dxa"/>
          </w:tcPr>
          <w:p w14:paraId="78B44797" w14:textId="77777777" w:rsidR="00367814" w:rsidRPr="00367814" w:rsidRDefault="00367814" w:rsidP="00367814">
            <w:pPr>
              <w:tabs>
                <w:tab w:val="right" w:pos="1825"/>
              </w:tabs>
              <w:overflowPunct/>
              <w:autoSpaceDE/>
              <w:autoSpaceDN/>
              <w:adjustRightInd/>
              <w:spacing w:after="0"/>
              <w:jc w:val="center"/>
              <w:textAlignment w:val="auto"/>
              <w:rPr>
                <w:rFonts w:ascii="Arial" w:eastAsia="宋体" w:hAnsi="Arial"/>
                <w:noProof/>
                <w:lang w:eastAsia="en-US"/>
              </w:rPr>
            </w:pPr>
            <w:r w:rsidRPr="00367814">
              <w:rPr>
                <w:rFonts w:ascii="Arial" w:eastAsia="宋体" w:hAnsi="Arial"/>
                <w:b/>
                <w:noProof/>
                <w:sz w:val="28"/>
                <w:szCs w:val="28"/>
                <w:lang w:eastAsia="en-US"/>
              </w:rPr>
              <w:t>Current version:</w:t>
            </w:r>
          </w:p>
        </w:tc>
        <w:tc>
          <w:tcPr>
            <w:tcW w:w="1701" w:type="dxa"/>
            <w:shd w:val="pct30" w:color="FFFF00" w:fill="auto"/>
          </w:tcPr>
          <w:p w14:paraId="372B6BC2" w14:textId="77777777" w:rsidR="00367814" w:rsidRPr="00367814" w:rsidRDefault="00367814" w:rsidP="00367814">
            <w:pPr>
              <w:overflowPunct/>
              <w:autoSpaceDE/>
              <w:autoSpaceDN/>
              <w:adjustRightInd/>
              <w:spacing w:after="0"/>
              <w:jc w:val="center"/>
              <w:textAlignment w:val="auto"/>
              <w:rPr>
                <w:rFonts w:ascii="Arial" w:eastAsia="宋体" w:hAnsi="Arial"/>
                <w:noProof/>
                <w:sz w:val="28"/>
                <w:lang w:eastAsia="en-US"/>
              </w:rPr>
            </w:pPr>
            <w:r w:rsidRPr="00367814">
              <w:rPr>
                <w:rFonts w:ascii="Arial" w:eastAsia="宋体" w:hAnsi="Arial"/>
                <w:b/>
                <w:noProof/>
                <w:sz w:val="28"/>
                <w:lang w:eastAsia="en-US"/>
              </w:rPr>
              <w:t>18.0.0</w:t>
            </w:r>
          </w:p>
        </w:tc>
        <w:tc>
          <w:tcPr>
            <w:tcW w:w="143" w:type="dxa"/>
            <w:gridSpan w:val="2"/>
            <w:tcBorders>
              <w:right w:val="single" w:sz="4" w:space="0" w:color="auto"/>
            </w:tcBorders>
          </w:tcPr>
          <w:p w14:paraId="17D1CDB7" w14:textId="77777777" w:rsidR="00367814" w:rsidRPr="00367814" w:rsidRDefault="00367814" w:rsidP="00367814">
            <w:pPr>
              <w:overflowPunct/>
              <w:autoSpaceDE/>
              <w:autoSpaceDN/>
              <w:adjustRightInd/>
              <w:spacing w:after="0"/>
              <w:textAlignment w:val="auto"/>
              <w:rPr>
                <w:rFonts w:ascii="Arial" w:eastAsia="宋体" w:hAnsi="Arial"/>
                <w:noProof/>
                <w:lang w:eastAsia="en-US"/>
              </w:rPr>
            </w:pPr>
          </w:p>
        </w:tc>
      </w:tr>
      <w:tr w:rsidR="00367814" w:rsidRPr="00367814" w14:paraId="7D6A82AB" w14:textId="77777777" w:rsidTr="00997648">
        <w:trPr>
          <w:gridBefore w:val="1"/>
          <w:wBefore w:w="47" w:type="dxa"/>
          <w:trHeight w:val="73"/>
        </w:trPr>
        <w:tc>
          <w:tcPr>
            <w:tcW w:w="9641" w:type="dxa"/>
            <w:gridSpan w:val="10"/>
            <w:tcBorders>
              <w:left w:val="single" w:sz="4" w:space="0" w:color="auto"/>
              <w:right w:val="single" w:sz="4" w:space="0" w:color="auto"/>
            </w:tcBorders>
          </w:tcPr>
          <w:p w14:paraId="7BE438F8" w14:textId="77777777" w:rsidR="00367814" w:rsidRPr="00367814" w:rsidRDefault="00367814" w:rsidP="00367814">
            <w:pPr>
              <w:overflowPunct/>
              <w:autoSpaceDE/>
              <w:autoSpaceDN/>
              <w:adjustRightInd/>
              <w:spacing w:after="0"/>
              <w:textAlignment w:val="auto"/>
              <w:rPr>
                <w:rFonts w:ascii="Arial" w:eastAsia="宋体" w:hAnsi="Arial"/>
                <w:noProof/>
                <w:lang w:eastAsia="en-US"/>
              </w:rPr>
            </w:pPr>
          </w:p>
        </w:tc>
      </w:tr>
      <w:tr w:rsidR="00367814" w:rsidRPr="00367814" w14:paraId="4ABB0813" w14:textId="77777777" w:rsidTr="00997648">
        <w:trPr>
          <w:gridBefore w:val="1"/>
          <w:wBefore w:w="47" w:type="dxa"/>
        </w:trPr>
        <w:tc>
          <w:tcPr>
            <w:tcW w:w="9641" w:type="dxa"/>
            <w:gridSpan w:val="10"/>
            <w:tcBorders>
              <w:top w:val="single" w:sz="4" w:space="0" w:color="auto"/>
            </w:tcBorders>
          </w:tcPr>
          <w:p w14:paraId="7A23CEA2" w14:textId="77777777" w:rsidR="00367814" w:rsidRPr="00367814" w:rsidRDefault="00367814" w:rsidP="00367814">
            <w:pPr>
              <w:overflowPunct/>
              <w:autoSpaceDE/>
              <w:autoSpaceDN/>
              <w:adjustRightInd/>
              <w:spacing w:after="0"/>
              <w:jc w:val="center"/>
              <w:textAlignment w:val="auto"/>
              <w:rPr>
                <w:rFonts w:ascii="Arial" w:eastAsia="宋体" w:hAnsi="Arial" w:cs="Arial"/>
                <w:i/>
                <w:noProof/>
                <w:lang w:eastAsia="en-US"/>
              </w:rPr>
            </w:pPr>
            <w:r w:rsidRPr="00367814">
              <w:rPr>
                <w:rFonts w:ascii="Arial" w:eastAsia="宋体" w:hAnsi="Arial" w:cs="Arial"/>
                <w:i/>
                <w:noProof/>
                <w:lang w:eastAsia="en-US"/>
              </w:rPr>
              <w:t xml:space="preserve">For </w:t>
            </w:r>
            <w:hyperlink r:id="rId12" w:anchor="_blank" w:history="1">
              <w:r w:rsidRPr="00367814">
                <w:rPr>
                  <w:rFonts w:ascii="Arial" w:eastAsia="宋体" w:hAnsi="Arial" w:cs="Arial"/>
                  <w:b/>
                  <w:i/>
                  <w:noProof/>
                  <w:color w:val="FF0000"/>
                  <w:u w:val="single"/>
                  <w:lang w:eastAsia="en-US"/>
                </w:rPr>
                <w:t>HE</w:t>
              </w:r>
              <w:bookmarkStart w:id="0" w:name="_Hlt497126619"/>
              <w:r w:rsidRPr="00367814">
                <w:rPr>
                  <w:rFonts w:ascii="Arial" w:eastAsia="宋体" w:hAnsi="Arial" w:cs="Arial"/>
                  <w:b/>
                  <w:i/>
                  <w:noProof/>
                  <w:color w:val="FF0000"/>
                  <w:u w:val="single"/>
                  <w:lang w:eastAsia="en-US"/>
                </w:rPr>
                <w:t>L</w:t>
              </w:r>
              <w:bookmarkEnd w:id="0"/>
              <w:r w:rsidRPr="00367814">
                <w:rPr>
                  <w:rFonts w:ascii="Arial" w:eastAsia="宋体" w:hAnsi="Arial" w:cs="Arial"/>
                  <w:b/>
                  <w:i/>
                  <w:noProof/>
                  <w:color w:val="FF0000"/>
                  <w:u w:val="single"/>
                  <w:lang w:eastAsia="en-US"/>
                </w:rPr>
                <w:t>P</w:t>
              </w:r>
            </w:hyperlink>
            <w:r w:rsidRPr="00367814">
              <w:rPr>
                <w:rFonts w:ascii="Arial" w:eastAsia="宋体" w:hAnsi="Arial" w:cs="Arial"/>
                <w:b/>
                <w:i/>
                <w:noProof/>
                <w:color w:val="FF0000"/>
                <w:lang w:eastAsia="en-US"/>
              </w:rPr>
              <w:t xml:space="preserve"> </w:t>
            </w:r>
            <w:r w:rsidRPr="00367814">
              <w:rPr>
                <w:rFonts w:ascii="Arial" w:eastAsia="宋体" w:hAnsi="Arial" w:cs="Arial"/>
                <w:i/>
                <w:noProof/>
                <w:lang w:eastAsia="en-US"/>
              </w:rPr>
              <w:t xml:space="preserve">on using this form: comprehensive instructions can be found at </w:t>
            </w:r>
            <w:r w:rsidRPr="00367814">
              <w:rPr>
                <w:rFonts w:ascii="Arial" w:eastAsia="宋体" w:hAnsi="Arial" w:cs="Arial"/>
                <w:i/>
                <w:noProof/>
                <w:lang w:eastAsia="en-US"/>
              </w:rPr>
              <w:br/>
            </w:r>
            <w:hyperlink r:id="rId13" w:history="1">
              <w:r w:rsidRPr="00367814">
                <w:rPr>
                  <w:rFonts w:ascii="Arial" w:eastAsia="宋体" w:hAnsi="Arial" w:cs="Arial"/>
                  <w:i/>
                  <w:noProof/>
                  <w:color w:val="0000FF"/>
                  <w:u w:val="single"/>
                  <w:lang w:eastAsia="en-US"/>
                </w:rPr>
                <w:t>http://www.3gpp.org/Change-Requests</w:t>
              </w:r>
            </w:hyperlink>
            <w:r w:rsidRPr="00367814">
              <w:rPr>
                <w:rFonts w:ascii="Arial" w:eastAsia="宋体" w:hAnsi="Arial" w:cs="Arial"/>
                <w:i/>
                <w:noProof/>
                <w:lang w:eastAsia="en-US"/>
              </w:rPr>
              <w:t>.</w:t>
            </w:r>
          </w:p>
        </w:tc>
      </w:tr>
      <w:tr w:rsidR="00367814" w:rsidRPr="00367814" w14:paraId="7DA2C159" w14:textId="77777777" w:rsidTr="00997648">
        <w:trPr>
          <w:gridAfter w:val="1"/>
          <w:wAfter w:w="47" w:type="dxa"/>
        </w:trPr>
        <w:tc>
          <w:tcPr>
            <w:tcW w:w="9641" w:type="dxa"/>
            <w:gridSpan w:val="10"/>
          </w:tcPr>
          <w:p w14:paraId="0431980C"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bl>
    <w:p w14:paraId="67E06DFD" w14:textId="77777777" w:rsidR="00367814" w:rsidRPr="00367814" w:rsidRDefault="00367814" w:rsidP="00367814">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814" w:rsidRPr="00367814" w14:paraId="5CB9CB0C" w14:textId="77777777" w:rsidTr="00997648">
        <w:tc>
          <w:tcPr>
            <w:tcW w:w="2835" w:type="dxa"/>
          </w:tcPr>
          <w:p w14:paraId="27E86A17" w14:textId="77777777" w:rsidR="00367814" w:rsidRPr="00367814" w:rsidRDefault="00367814" w:rsidP="00367814">
            <w:pPr>
              <w:tabs>
                <w:tab w:val="right" w:pos="2751"/>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Proposed change affects:</w:t>
            </w:r>
          </w:p>
        </w:tc>
        <w:tc>
          <w:tcPr>
            <w:tcW w:w="1418" w:type="dxa"/>
          </w:tcPr>
          <w:p w14:paraId="1A3AAC68" w14:textId="77777777" w:rsidR="00367814" w:rsidRPr="00367814" w:rsidRDefault="00367814" w:rsidP="00367814">
            <w:pPr>
              <w:overflowPunct/>
              <w:autoSpaceDE/>
              <w:autoSpaceDN/>
              <w:adjustRightInd/>
              <w:spacing w:after="0"/>
              <w:jc w:val="right"/>
              <w:textAlignment w:val="auto"/>
              <w:rPr>
                <w:rFonts w:ascii="Arial" w:eastAsia="宋体" w:hAnsi="Arial"/>
                <w:noProof/>
                <w:lang w:eastAsia="en-US"/>
              </w:rPr>
            </w:pPr>
            <w:r w:rsidRPr="00367814">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4C029"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7CCF71" w14:textId="77777777" w:rsidR="00367814" w:rsidRPr="00367814" w:rsidRDefault="00367814" w:rsidP="00367814">
            <w:pPr>
              <w:overflowPunct/>
              <w:autoSpaceDE/>
              <w:autoSpaceDN/>
              <w:adjustRightInd/>
              <w:spacing w:after="0"/>
              <w:jc w:val="right"/>
              <w:textAlignment w:val="auto"/>
              <w:rPr>
                <w:rFonts w:ascii="Arial" w:eastAsia="宋体" w:hAnsi="Arial"/>
                <w:noProof/>
                <w:u w:val="single"/>
                <w:lang w:eastAsia="en-US"/>
              </w:rPr>
            </w:pPr>
            <w:r w:rsidRPr="00367814">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F0721"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X</w:t>
            </w:r>
          </w:p>
        </w:tc>
        <w:tc>
          <w:tcPr>
            <w:tcW w:w="2126" w:type="dxa"/>
          </w:tcPr>
          <w:p w14:paraId="1531581B" w14:textId="77777777" w:rsidR="00367814" w:rsidRPr="00367814" w:rsidRDefault="00367814" w:rsidP="00367814">
            <w:pPr>
              <w:overflowPunct/>
              <w:autoSpaceDE/>
              <w:autoSpaceDN/>
              <w:adjustRightInd/>
              <w:spacing w:after="0"/>
              <w:jc w:val="right"/>
              <w:textAlignment w:val="auto"/>
              <w:rPr>
                <w:rFonts w:ascii="Arial" w:eastAsia="宋体" w:hAnsi="Arial"/>
                <w:noProof/>
                <w:u w:val="single"/>
                <w:lang w:eastAsia="en-US"/>
              </w:rPr>
            </w:pPr>
            <w:r w:rsidRPr="00367814">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DB27E"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X</w:t>
            </w:r>
          </w:p>
        </w:tc>
        <w:tc>
          <w:tcPr>
            <w:tcW w:w="1418" w:type="dxa"/>
            <w:tcBorders>
              <w:left w:val="nil"/>
            </w:tcBorders>
          </w:tcPr>
          <w:p w14:paraId="25854578" w14:textId="77777777" w:rsidR="00367814" w:rsidRPr="00367814" w:rsidRDefault="00367814" w:rsidP="00367814">
            <w:pPr>
              <w:overflowPunct/>
              <w:autoSpaceDE/>
              <w:autoSpaceDN/>
              <w:adjustRightInd/>
              <w:spacing w:after="0"/>
              <w:jc w:val="right"/>
              <w:textAlignment w:val="auto"/>
              <w:rPr>
                <w:rFonts w:ascii="Arial" w:eastAsia="宋体" w:hAnsi="Arial"/>
                <w:noProof/>
                <w:lang w:eastAsia="en-US"/>
              </w:rPr>
            </w:pPr>
            <w:r w:rsidRPr="00367814">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6E131" w14:textId="77777777" w:rsidR="00367814" w:rsidRPr="00367814" w:rsidRDefault="00367814" w:rsidP="00367814">
            <w:pPr>
              <w:overflowPunct/>
              <w:autoSpaceDE/>
              <w:autoSpaceDN/>
              <w:adjustRightInd/>
              <w:spacing w:after="0"/>
              <w:jc w:val="center"/>
              <w:textAlignment w:val="auto"/>
              <w:rPr>
                <w:rFonts w:ascii="Arial" w:eastAsia="宋体" w:hAnsi="Arial"/>
                <w:b/>
                <w:bCs/>
                <w:caps/>
                <w:noProof/>
                <w:lang w:eastAsia="en-US"/>
              </w:rPr>
            </w:pPr>
          </w:p>
        </w:tc>
      </w:tr>
    </w:tbl>
    <w:p w14:paraId="5EAF78AE" w14:textId="77777777" w:rsidR="00367814" w:rsidRPr="00367814" w:rsidRDefault="00367814" w:rsidP="00367814">
      <w:pPr>
        <w:overflowPunct/>
        <w:autoSpaceDE/>
        <w:autoSpaceDN/>
        <w:adjustRightInd/>
        <w:textAlignment w:val="auto"/>
        <w:rPr>
          <w:rFonts w:eastAsia="宋体"/>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367814" w:rsidRPr="00367814" w14:paraId="2AD2347E" w14:textId="77777777" w:rsidTr="00997648">
        <w:tc>
          <w:tcPr>
            <w:tcW w:w="9739" w:type="dxa"/>
            <w:gridSpan w:val="15"/>
          </w:tcPr>
          <w:p w14:paraId="0CB58594"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17940CE6" w14:textId="77777777" w:rsidTr="00997648">
        <w:tc>
          <w:tcPr>
            <w:tcW w:w="2368" w:type="dxa"/>
            <w:tcBorders>
              <w:top w:val="single" w:sz="4" w:space="0" w:color="auto"/>
              <w:left w:val="single" w:sz="4" w:space="0" w:color="auto"/>
            </w:tcBorders>
          </w:tcPr>
          <w:p w14:paraId="5D348250" w14:textId="77777777" w:rsidR="00367814" w:rsidRPr="00367814" w:rsidRDefault="00367814" w:rsidP="00367814">
            <w:pPr>
              <w:tabs>
                <w:tab w:val="right" w:pos="1759"/>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Title:</w:t>
            </w:r>
            <w:r w:rsidRPr="00367814">
              <w:rPr>
                <w:rFonts w:ascii="Arial" w:eastAsia="宋体" w:hAnsi="Arial"/>
                <w:b/>
                <w:i/>
                <w:noProof/>
                <w:lang w:eastAsia="en-US"/>
              </w:rPr>
              <w:tab/>
            </w:r>
          </w:p>
        </w:tc>
        <w:tc>
          <w:tcPr>
            <w:tcW w:w="7371" w:type="dxa"/>
            <w:gridSpan w:val="14"/>
            <w:tcBorders>
              <w:top w:val="single" w:sz="4" w:space="0" w:color="auto"/>
              <w:right w:val="single" w:sz="4" w:space="0" w:color="auto"/>
            </w:tcBorders>
            <w:shd w:val="pct30" w:color="FFFF00" w:fill="auto"/>
          </w:tcPr>
          <w:p w14:paraId="42782E46" w14:textId="77777777" w:rsidR="00367814" w:rsidRPr="00367814" w:rsidRDefault="00367814" w:rsidP="00367814">
            <w:pPr>
              <w:tabs>
                <w:tab w:val="left" w:pos="1759"/>
              </w:tabs>
              <w:overflowPunct/>
              <w:autoSpaceDE/>
              <w:autoSpaceDN/>
              <w:adjustRightInd/>
              <w:spacing w:after="0"/>
              <w:ind w:left="100"/>
              <w:textAlignment w:val="auto"/>
              <w:rPr>
                <w:rFonts w:ascii="Arial" w:eastAsia="宋体" w:hAnsi="Arial"/>
                <w:noProof/>
                <w:lang w:eastAsia="en-US"/>
              </w:rPr>
            </w:pPr>
            <w:r w:rsidRPr="00367814">
              <w:rPr>
                <w:rFonts w:ascii="Arial" w:eastAsia="宋体" w:hAnsi="Arial"/>
                <w:noProof/>
                <w:lang w:eastAsia="en-US"/>
              </w:rPr>
              <w:t>I</w:t>
            </w:r>
            <w:r w:rsidRPr="00367814">
              <w:rPr>
                <w:rFonts w:ascii="Arial" w:eastAsia="宋体" w:hAnsi="Arial" w:hint="eastAsia"/>
                <w:noProof/>
                <w:lang w:eastAsia="zh-CN"/>
              </w:rPr>
              <w:t>n</w:t>
            </w:r>
            <w:r w:rsidRPr="00367814">
              <w:rPr>
                <w:rFonts w:ascii="Arial" w:eastAsia="宋体" w:hAnsi="Arial"/>
                <w:noProof/>
                <w:lang w:eastAsia="en-US"/>
              </w:rPr>
              <w:t>troduction of TxDiversity for 2Tx capability</w:t>
            </w:r>
          </w:p>
        </w:tc>
      </w:tr>
      <w:tr w:rsidR="00367814" w:rsidRPr="00367814" w14:paraId="11D0D4F0" w14:textId="77777777" w:rsidTr="00997648">
        <w:tc>
          <w:tcPr>
            <w:tcW w:w="2368" w:type="dxa"/>
            <w:tcBorders>
              <w:left w:val="single" w:sz="4" w:space="0" w:color="auto"/>
            </w:tcBorders>
          </w:tcPr>
          <w:p w14:paraId="25BF8263"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3EF9D799"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3D81A336" w14:textId="77777777" w:rsidTr="00997648">
        <w:tc>
          <w:tcPr>
            <w:tcW w:w="2368" w:type="dxa"/>
            <w:tcBorders>
              <w:left w:val="single" w:sz="4" w:space="0" w:color="auto"/>
            </w:tcBorders>
          </w:tcPr>
          <w:p w14:paraId="1385B230" w14:textId="77777777" w:rsidR="00367814" w:rsidRPr="00367814" w:rsidRDefault="00367814" w:rsidP="00367814">
            <w:pPr>
              <w:tabs>
                <w:tab w:val="right" w:pos="1759"/>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Source to WG:</w:t>
            </w:r>
          </w:p>
        </w:tc>
        <w:tc>
          <w:tcPr>
            <w:tcW w:w="7371" w:type="dxa"/>
            <w:gridSpan w:val="14"/>
            <w:tcBorders>
              <w:right w:val="single" w:sz="4" w:space="0" w:color="auto"/>
            </w:tcBorders>
            <w:shd w:val="pct30" w:color="FFFF00" w:fill="auto"/>
          </w:tcPr>
          <w:p w14:paraId="0B119B5B"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zh-CN"/>
              </w:rPr>
            </w:pPr>
            <w:r w:rsidRPr="00367814">
              <w:rPr>
                <w:rFonts w:ascii="Arial" w:eastAsia="宋体" w:hAnsi="Arial"/>
                <w:noProof/>
                <w:lang w:eastAsia="en-US"/>
              </w:rPr>
              <w:t>OPPO, Huawei, HiSilicon</w:t>
            </w:r>
            <w:r w:rsidRPr="00367814">
              <w:rPr>
                <w:rFonts w:ascii="Arial" w:eastAsia="宋体" w:hAnsi="Arial" w:hint="eastAsia"/>
                <w:noProof/>
                <w:lang w:eastAsia="zh-CN"/>
              </w:rPr>
              <w:t>,</w:t>
            </w:r>
            <w:r w:rsidRPr="00367814">
              <w:rPr>
                <w:rFonts w:ascii="Arial" w:eastAsia="宋体" w:hAnsi="Arial"/>
                <w:noProof/>
                <w:lang w:eastAsia="zh-CN"/>
              </w:rPr>
              <w:t xml:space="preserve"> Samsung</w:t>
            </w:r>
          </w:p>
        </w:tc>
      </w:tr>
      <w:tr w:rsidR="00367814" w:rsidRPr="00367814" w14:paraId="48B5C8FD" w14:textId="77777777" w:rsidTr="00997648">
        <w:tc>
          <w:tcPr>
            <w:tcW w:w="2368" w:type="dxa"/>
            <w:tcBorders>
              <w:left w:val="single" w:sz="4" w:space="0" w:color="auto"/>
            </w:tcBorders>
          </w:tcPr>
          <w:p w14:paraId="315F2E74" w14:textId="77777777" w:rsidR="00367814" w:rsidRPr="00367814" w:rsidRDefault="00367814" w:rsidP="00367814">
            <w:pPr>
              <w:tabs>
                <w:tab w:val="right" w:pos="1759"/>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Source to TSG:</w:t>
            </w:r>
          </w:p>
        </w:tc>
        <w:tc>
          <w:tcPr>
            <w:tcW w:w="7371" w:type="dxa"/>
            <w:gridSpan w:val="14"/>
            <w:tcBorders>
              <w:right w:val="single" w:sz="4" w:space="0" w:color="auto"/>
            </w:tcBorders>
            <w:shd w:val="pct30" w:color="FFFF00" w:fill="auto"/>
          </w:tcPr>
          <w:p w14:paraId="2B85D7D5"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en-US"/>
              </w:rPr>
            </w:pPr>
            <w:r w:rsidRPr="00367814">
              <w:rPr>
                <w:rFonts w:ascii="Arial" w:eastAsia="宋体" w:hAnsi="Arial"/>
                <w:noProof/>
                <w:lang w:eastAsia="en-US"/>
              </w:rPr>
              <w:t>R2</w:t>
            </w:r>
          </w:p>
        </w:tc>
      </w:tr>
      <w:tr w:rsidR="00367814" w:rsidRPr="00367814" w14:paraId="48A53DD6" w14:textId="77777777" w:rsidTr="00997648">
        <w:tc>
          <w:tcPr>
            <w:tcW w:w="2368" w:type="dxa"/>
            <w:tcBorders>
              <w:left w:val="single" w:sz="4" w:space="0" w:color="auto"/>
            </w:tcBorders>
          </w:tcPr>
          <w:p w14:paraId="00EC7E1C"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0BAEB6BE"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70EDFE76" w14:textId="77777777" w:rsidTr="00997648">
        <w:tc>
          <w:tcPr>
            <w:tcW w:w="2368" w:type="dxa"/>
            <w:tcBorders>
              <w:left w:val="single" w:sz="4" w:space="0" w:color="auto"/>
            </w:tcBorders>
          </w:tcPr>
          <w:p w14:paraId="06422389" w14:textId="77777777" w:rsidR="00367814" w:rsidRPr="00367814" w:rsidRDefault="00367814" w:rsidP="00367814">
            <w:pPr>
              <w:tabs>
                <w:tab w:val="right" w:pos="1759"/>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Work item code:</w:t>
            </w:r>
          </w:p>
        </w:tc>
        <w:tc>
          <w:tcPr>
            <w:tcW w:w="2735" w:type="dxa"/>
            <w:gridSpan w:val="7"/>
            <w:shd w:val="pct30" w:color="FFFF00" w:fill="auto"/>
          </w:tcPr>
          <w:p w14:paraId="3259E00A"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en-US"/>
              </w:rPr>
            </w:pPr>
            <w:r w:rsidRPr="00367814">
              <w:rPr>
                <w:rFonts w:ascii="Arial" w:eastAsia="宋体" w:hAnsi="Arial"/>
                <w:noProof/>
                <w:lang w:eastAsia="zh-CN"/>
              </w:rPr>
              <w:t>4Rx_low_NR_band_handheld_3Tx_NR_CA_ENDC-Core</w:t>
            </w:r>
          </w:p>
        </w:tc>
        <w:tc>
          <w:tcPr>
            <w:tcW w:w="994" w:type="dxa"/>
            <w:tcBorders>
              <w:left w:val="nil"/>
            </w:tcBorders>
          </w:tcPr>
          <w:p w14:paraId="3CF4ABFC" w14:textId="77777777" w:rsidR="00367814" w:rsidRPr="00367814" w:rsidRDefault="00367814" w:rsidP="00367814">
            <w:pPr>
              <w:overflowPunct/>
              <w:autoSpaceDE/>
              <w:autoSpaceDN/>
              <w:adjustRightInd/>
              <w:spacing w:after="0"/>
              <w:ind w:right="100"/>
              <w:textAlignment w:val="auto"/>
              <w:rPr>
                <w:rFonts w:ascii="Arial" w:eastAsia="宋体" w:hAnsi="Arial"/>
                <w:noProof/>
                <w:lang w:eastAsia="en-US"/>
              </w:rPr>
            </w:pPr>
          </w:p>
        </w:tc>
        <w:tc>
          <w:tcPr>
            <w:tcW w:w="1417" w:type="dxa"/>
            <w:gridSpan w:val="4"/>
            <w:tcBorders>
              <w:left w:val="nil"/>
            </w:tcBorders>
          </w:tcPr>
          <w:p w14:paraId="1176BFE9" w14:textId="77777777" w:rsidR="00367814" w:rsidRPr="00367814" w:rsidRDefault="00367814" w:rsidP="00367814">
            <w:pPr>
              <w:overflowPunct/>
              <w:autoSpaceDE/>
              <w:autoSpaceDN/>
              <w:adjustRightInd/>
              <w:spacing w:after="0"/>
              <w:jc w:val="right"/>
              <w:textAlignment w:val="auto"/>
              <w:rPr>
                <w:rFonts w:ascii="Arial" w:eastAsia="宋体" w:hAnsi="Arial"/>
                <w:noProof/>
                <w:lang w:eastAsia="en-US"/>
              </w:rPr>
            </w:pPr>
            <w:r w:rsidRPr="00367814">
              <w:rPr>
                <w:rFonts w:ascii="Arial" w:eastAsia="宋体" w:hAnsi="Arial"/>
                <w:b/>
                <w:i/>
                <w:noProof/>
                <w:lang w:eastAsia="en-US"/>
              </w:rPr>
              <w:t>Date:</w:t>
            </w:r>
          </w:p>
        </w:tc>
        <w:tc>
          <w:tcPr>
            <w:tcW w:w="2225" w:type="dxa"/>
            <w:gridSpan w:val="2"/>
            <w:tcBorders>
              <w:right w:val="single" w:sz="4" w:space="0" w:color="auto"/>
            </w:tcBorders>
            <w:shd w:val="pct30" w:color="FFFF00" w:fill="auto"/>
          </w:tcPr>
          <w:p w14:paraId="13AD0D90"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zh-CN"/>
              </w:rPr>
            </w:pPr>
            <w:r w:rsidRPr="00367814">
              <w:rPr>
                <w:rFonts w:ascii="Arial" w:eastAsia="宋体" w:hAnsi="Arial" w:hint="eastAsia"/>
                <w:noProof/>
                <w:lang w:eastAsia="zh-CN"/>
              </w:rPr>
              <w:t>2</w:t>
            </w:r>
            <w:r w:rsidRPr="00367814">
              <w:rPr>
                <w:rFonts w:ascii="Arial" w:eastAsia="宋体" w:hAnsi="Arial"/>
                <w:noProof/>
                <w:lang w:eastAsia="zh-CN"/>
              </w:rPr>
              <w:t>024</w:t>
            </w:r>
            <w:r w:rsidRPr="00367814">
              <w:rPr>
                <w:rFonts w:ascii="Arial" w:eastAsia="宋体" w:hAnsi="Arial" w:hint="eastAsia"/>
                <w:noProof/>
                <w:lang w:eastAsia="zh-CN"/>
              </w:rPr>
              <w:t>-</w:t>
            </w:r>
            <w:r w:rsidRPr="00367814">
              <w:rPr>
                <w:rFonts w:ascii="Arial" w:eastAsia="宋体" w:hAnsi="Arial"/>
                <w:noProof/>
                <w:lang w:eastAsia="zh-CN"/>
              </w:rPr>
              <w:t>03-06</w:t>
            </w:r>
          </w:p>
        </w:tc>
      </w:tr>
      <w:tr w:rsidR="00367814" w:rsidRPr="00367814" w14:paraId="17111EC2" w14:textId="77777777" w:rsidTr="00997648">
        <w:tc>
          <w:tcPr>
            <w:tcW w:w="2368" w:type="dxa"/>
            <w:tcBorders>
              <w:left w:val="single" w:sz="4" w:space="0" w:color="auto"/>
            </w:tcBorders>
          </w:tcPr>
          <w:p w14:paraId="7547FB10"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1035" w:type="dxa"/>
            <w:gridSpan w:val="6"/>
          </w:tcPr>
          <w:p w14:paraId="65777AF0"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33B43935"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c>
          <w:tcPr>
            <w:tcW w:w="1417" w:type="dxa"/>
            <w:gridSpan w:val="4"/>
          </w:tcPr>
          <w:p w14:paraId="24036EF0"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c>
          <w:tcPr>
            <w:tcW w:w="2225" w:type="dxa"/>
            <w:gridSpan w:val="2"/>
            <w:tcBorders>
              <w:right w:val="single" w:sz="4" w:space="0" w:color="auto"/>
            </w:tcBorders>
          </w:tcPr>
          <w:p w14:paraId="32C3A802"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2D9103D1" w14:textId="77777777" w:rsidTr="00997648">
        <w:trPr>
          <w:cantSplit/>
        </w:trPr>
        <w:tc>
          <w:tcPr>
            <w:tcW w:w="2368" w:type="dxa"/>
            <w:tcBorders>
              <w:left w:val="single" w:sz="4" w:space="0" w:color="auto"/>
            </w:tcBorders>
          </w:tcPr>
          <w:p w14:paraId="06D5BDA4" w14:textId="77777777" w:rsidR="00367814" w:rsidRPr="00367814" w:rsidRDefault="00367814" w:rsidP="00367814">
            <w:pPr>
              <w:tabs>
                <w:tab w:val="right" w:pos="1759"/>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Category:</w:t>
            </w:r>
          </w:p>
        </w:tc>
        <w:tc>
          <w:tcPr>
            <w:tcW w:w="388" w:type="dxa"/>
            <w:gridSpan w:val="2"/>
            <w:shd w:val="pct30" w:color="FFFF00" w:fill="auto"/>
          </w:tcPr>
          <w:p w14:paraId="50D8E2CA" w14:textId="77777777" w:rsidR="00367814" w:rsidRPr="00367814" w:rsidRDefault="00367814" w:rsidP="00367814">
            <w:pPr>
              <w:overflowPunct/>
              <w:autoSpaceDE/>
              <w:autoSpaceDN/>
              <w:adjustRightInd/>
              <w:spacing w:after="0"/>
              <w:ind w:left="100"/>
              <w:textAlignment w:val="auto"/>
              <w:rPr>
                <w:rFonts w:ascii="Arial" w:eastAsia="宋体" w:hAnsi="Arial"/>
                <w:b/>
                <w:noProof/>
                <w:lang w:eastAsia="en-US"/>
              </w:rPr>
            </w:pPr>
            <w:r w:rsidRPr="00367814">
              <w:rPr>
                <w:rFonts w:ascii="Arial" w:eastAsia="宋体" w:hAnsi="Arial"/>
                <w:b/>
                <w:noProof/>
                <w:lang w:eastAsia="en-US"/>
              </w:rPr>
              <w:t>B</w:t>
            </w:r>
          </w:p>
        </w:tc>
        <w:tc>
          <w:tcPr>
            <w:tcW w:w="3445" w:type="dxa"/>
            <w:gridSpan w:val="7"/>
            <w:tcBorders>
              <w:left w:val="nil"/>
            </w:tcBorders>
          </w:tcPr>
          <w:p w14:paraId="2B8151A6" w14:textId="77777777" w:rsidR="00367814" w:rsidRPr="00367814" w:rsidRDefault="00367814" w:rsidP="00367814">
            <w:pPr>
              <w:overflowPunct/>
              <w:autoSpaceDE/>
              <w:autoSpaceDN/>
              <w:adjustRightInd/>
              <w:spacing w:after="0"/>
              <w:textAlignment w:val="auto"/>
              <w:rPr>
                <w:rFonts w:ascii="Arial" w:eastAsia="宋体" w:hAnsi="Arial"/>
                <w:noProof/>
                <w:lang w:eastAsia="en-US"/>
              </w:rPr>
            </w:pPr>
          </w:p>
        </w:tc>
        <w:tc>
          <w:tcPr>
            <w:tcW w:w="1417" w:type="dxa"/>
            <w:gridSpan w:val="4"/>
            <w:tcBorders>
              <w:left w:val="nil"/>
            </w:tcBorders>
          </w:tcPr>
          <w:p w14:paraId="1B262739" w14:textId="77777777" w:rsidR="00367814" w:rsidRPr="00367814" w:rsidRDefault="00367814" w:rsidP="00367814">
            <w:pPr>
              <w:overflowPunct/>
              <w:autoSpaceDE/>
              <w:autoSpaceDN/>
              <w:adjustRightInd/>
              <w:spacing w:after="0"/>
              <w:jc w:val="right"/>
              <w:textAlignment w:val="auto"/>
              <w:rPr>
                <w:rFonts w:ascii="Arial" w:eastAsia="宋体" w:hAnsi="Arial"/>
                <w:b/>
                <w:i/>
                <w:noProof/>
                <w:lang w:eastAsia="en-US"/>
              </w:rPr>
            </w:pPr>
            <w:r w:rsidRPr="00367814">
              <w:rPr>
                <w:rFonts w:ascii="Arial" w:eastAsia="宋体" w:hAnsi="Arial"/>
                <w:b/>
                <w:i/>
                <w:noProof/>
                <w:lang w:eastAsia="en-US"/>
              </w:rPr>
              <w:t>Release:</w:t>
            </w:r>
          </w:p>
        </w:tc>
        <w:tc>
          <w:tcPr>
            <w:tcW w:w="2121" w:type="dxa"/>
            <w:tcBorders>
              <w:right w:val="single" w:sz="4" w:space="0" w:color="auto"/>
            </w:tcBorders>
            <w:shd w:val="pct30" w:color="FFFF00" w:fill="auto"/>
          </w:tcPr>
          <w:p w14:paraId="21BB67FC"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en-US"/>
              </w:rPr>
            </w:pPr>
            <w:r w:rsidRPr="00367814">
              <w:rPr>
                <w:rFonts w:ascii="Arial" w:eastAsia="宋体" w:hAnsi="Arial"/>
                <w:noProof/>
                <w:lang w:eastAsia="en-US"/>
              </w:rPr>
              <w:t>Rel-18</w:t>
            </w:r>
          </w:p>
        </w:tc>
      </w:tr>
      <w:tr w:rsidR="00367814" w:rsidRPr="00367814" w14:paraId="614A807D" w14:textId="77777777" w:rsidTr="00997648">
        <w:tc>
          <w:tcPr>
            <w:tcW w:w="2368" w:type="dxa"/>
            <w:tcBorders>
              <w:left w:val="single" w:sz="4" w:space="0" w:color="auto"/>
              <w:bottom w:val="single" w:sz="4" w:space="0" w:color="auto"/>
            </w:tcBorders>
          </w:tcPr>
          <w:p w14:paraId="2F4C3787" w14:textId="77777777" w:rsidR="00367814" w:rsidRPr="00367814" w:rsidRDefault="00367814" w:rsidP="00367814">
            <w:pPr>
              <w:overflowPunct/>
              <w:autoSpaceDE/>
              <w:autoSpaceDN/>
              <w:adjustRightInd/>
              <w:spacing w:after="0"/>
              <w:textAlignment w:val="auto"/>
              <w:rPr>
                <w:rFonts w:ascii="Arial" w:eastAsia="宋体" w:hAnsi="Arial"/>
                <w:b/>
                <w:i/>
                <w:noProof/>
                <w:lang w:eastAsia="en-US"/>
              </w:rPr>
            </w:pPr>
          </w:p>
        </w:tc>
        <w:tc>
          <w:tcPr>
            <w:tcW w:w="4153" w:type="dxa"/>
            <w:gridSpan w:val="11"/>
            <w:tcBorders>
              <w:bottom w:val="single" w:sz="4" w:space="0" w:color="auto"/>
            </w:tcBorders>
          </w:tcPr>
          <w:p w14:paraId="19FAFE47" w14:textId="77777777" w:rsidR="00367814" w:rsidRPr="00367814" w:rsidRDefault="00367814" w:rsidP="00367814">
            <w:pPr>
              <w:overflowPunct/>
              <w:autoSpaceDE/>
              <w:autoSpaceDN/>
              <w:adjustRightInd/>
              <w:spacing w:after="0"/>
              <w:ind w:left="383" w:hanging="383"/>
              <w:textAlignment w:val="auto"/>
              <w:rPr>
                <w:rFonts w:ascii="Arial" w:eastAsia="宋体" w:hAnsi="Arial"/>
                <w:i/>
                <w:noProof/>
                <w:sz w:val="18"/>
                <w:lang w:eastAsia="en-US"/>
              </w:rPr>
            </w:pPr>
            <w:r w:rsidRPr="00367814">
              <w:rPr>
                <w:rFonts w:ascii="Arial" w:eastAsia="宋体" w:hAnsi="Arial"/>
                <w:i/>
                <w:noProof/>
                <w:sz w:val="18"/>
                <w:lang w:eastAsia="en-US"/>
              </w:rPr>
              <w:t xml:space="preserve">Use </w:t>
            </w:r>
            <w:r w:rsidRPr="00367814">
              <w:rPr>
                <w:rFonts w:ascii="Arial" w:eastAsia="宋体" w:hAnsi="Arial"/>
                <w:i/>
                <w:noProof/>
                <w:sz w:val="18"/>
                <w:u w:val="single"/>
                <w:lang w:eastAsia="en-US"/>
              </w:rPr>
              <w:t>one</w:t>
            </w:r>
            <w:r w:rsidRPr="00367814">
              <w:rPr>
                <w:rFonts w:ascii="Arial" w:eastAsia="宋体" w:hAnsi="Arial"/>
                <w:i/>
                <w:noProof/>
                <w:sz w:val="18"/>
                <w:lang w:eastAsia="en-US"/>
              </w:rPr>
              <w:t xml:space="preserve"> of the following categories:</w:t>
            </w:r>
            <w:r w:rsidRPr="00367814">
              <w:rPr>
                <w:rFonts w:ascii="Arial" w:eastAsia="宋体" w:hAnsi="Arial"/>
                <w:b/>
                <w:i/>
                <w:noProof/>
                <w:sz w:val="18"/>
                <w:lang w:eastAsia="en-US"/>
              </w:rPr>
              <w:br/>
              <w:t>F</w:t>
            </w:r>
            <w:r w:rsidRPr="00367814">
              <w:rPr>
                <w:rFonts w:ascii="Arial" w:eastAsia="宋体" w:hAnsi="Arial"/>
                <w:i/>
                <w:noProof/>
                <w:sz w:val="18"/>
                <w:lang w:eastAsia="en-US"/>
              </w:rPr>
              <w:t xml:space="preserve">  (correction)</w:t>
            </w:r>
            <w:r w:rsidRPr="00367814">
              <w:rPr>
                <w:rFonts w:ascii="Arial" w:eastAsia="宋体" w:hAnsi="Arial"/>
                <w:i/>
                <w:noProof/>
                <w:sz w:val="18"/>
                <w:lang w:eastAsia="en-US"/>
              </w:rPr>
              <w:br/>
            </w:r>
            <w:r w:rsidRPr="00367814">
              <w:rPr>
                <w:rFonts w:ascii="Arial" w:eastAsia="宋体" w:hAnsi="Arial"/>
                <w:b/>
                <w:i/>
                <w:noProof/>
                <w:sz w:val="18"/>
                <w:lang w:eastAsia="en-US"/>
              </w:rPr>
              <w:t>A</w:t>
            </w:r>
            <w:r w:rsidRPr="00367814">
              <w:rPr>
                <w:rFonts w:ascii="Arial" w:eastAsia="宋体" w:hAnsi="Arial"/>
                <w:i/>
                <w:noProof/>
                <w:sz w:val="18"/>
                <w:lang w:eastAsia="en-US"/>
              </w:rPr>
              <w:t xml:space="preserve">  (mirror corresponding to a change in an earlier release)</w:t>
            </w:r>
            <w:r w:rsidRPr="00367814">
              <w:rPr>
                <w:rFonts w:ascii="Arial" w:eastAsia="宋体" w:hAnsi="Arial"/>
                <w:i/>
                <w:noProof/>
                <w:sz w:val="18"/>
                <w:lang w:eastAsia="en-US"/>
              </w:rPr>
              <w:br/>
            </w:r>
            <w:r w:rsidRPr="00367814">
              <w:rPr>
                <w:rFonts w:ascii="Arial" w:eastAsia="宋体" w:hAnsi="Arial"/>
                <w:b/>
                <w:i/>
                <w:noProof/>
                <w:sz w:val="18"/>
                <w:lang w:eastAsia="en-US"/>
              </w:rPr>
              <w:t>B</w:t>
            </w:r>
            <w:r w:rsidRPr="00367814">
              <w:rPr>
                <w:rFonts w:ascii="Arial" w:eastAsia="宋体" w:hAnsi="Arial"/>
                <w:i/>
                <w:noProof/>
                <w:sz w:val="18"/>
                <w:lang w:eastAsia="en-US"/>
              </w:rPr>
              <w:t xml:space="preserve">  (addition of feature), </w:t>
            </w:r>
            <w:r w:rsidRPr="00367814">
              <w:rPr>
                <w:rFonts w:ascii="Arial" w:eastAsia="宋体" w:hAnsi="Arial"/>
                <w:i/>
                <w:noProof/>
                <w:sz w:val="18"/>
                <w:lang w:eastAsia="en-US"/>
              </w:rPr>
              <w:br/>
            </w:r>
            <w:r w:rsidRPr="00367814">
              <w:rPr>
                <w:rFonts w:ascii="Arial" w:eastAsia="宋体" w:hAnsi="Arial"/>
                <w:b/>
                <w:i/>
                <w:noProof/>
                <w:sz w:val="18"/>
                <w:lang w:eastAsia="en-US"/>
              </w:rPr>
              <w:t>C</w:t>
            </w:r>
            <w:r w:rsidRPr="00367814">
              <w:rPr>
                <w:rFonts w:ascii="Arial" w:eastAsia="宋体" w:hAnsi="Arial"/>
                <w:i/>
                <w:noProof/>
                <w:sz w:val="18"/>
                <w:lang w:eastAsia="en-US"/>
              </w:rPr>
              <w:t xml:space="preserve">  (functional modification of feature)</w:t>
            </w:r>
            <w:r w:rsidRPr="00367814">
              <w:rPr>
                <w:rFonts w:ascii="Arial" w:eastAsia="宋体" w:hAnsi="Arial"/>
                <w:i/>
                <w:noProof/>
                <w:sz w:val="18"/>
                <w:lang w:eastAsia="en-US"/>
              </w:rPr>
              <w:br/>
            </w:r>
            <w:r w:rsidRPr="00367814">
              <w:rPr>
                <w:rFonts w:ascii="Arial" w:eastAsia="宋体" w:hAnsi="Arial"/>
                <w:b/>
                <w:i/>
                <w:noProof/>
                <w:sz w:val="18"/>
                <w:lang w:eastAsia="en-US"/>
              </w:rPr>
              <w:t>D</w:t>
            </w:r>
            <w:r w:rsidRPr="00367814">
              <w:rPr>
                <w:rFonts w:ascii="Arial" w:eastAsia="宋体" w:hAnsi="Arial"/>
                <w:i/>
                <w:noProof/>
                <w:sz w:val="18"/>
                <w:lang w:eastAsia="en-US"/>
              </w:rPr>
              <w:t xml:space="preserve">  (editorial modification)</w:t>
            </w:r>
          </w:p>
          <w:p w14:paraId="4CF9A12A" w14:textId="77777777" w:rsidR="00367814" w:rsidRPr="00367814" w:rsidRDefault="00367814" w:rsidP="00367814">
            <w:pPr>
              <w:overflowPunct/>
              <w:autoSpaceDE/>
              <w:autoSpaceDN/>
              <w:adjustRightInd/>
              <w:spacing w:after="120"/>
              <w:textAlignment w:val="auto"/>
              <w:rPr>
                <w:rFonts w:ascii="Arial" w:eastAsia="宋体" w:hAnsi="Arial"/>
                <w:noProof/>
                <w:lang w:eastAsia="en-US"/>
              </w:rPr>
            </w:pPr>
            <w:r w:rsidRPr="00367814">
              <w:rPr>
                <w:rFonts w:ascii="Arial" w:eastAsia="宋体" w:hAnsi="Arial"/>
                <w:noProof/>
                <w:sz w:val="18"/>
                <w:lang w:eastAsia="en-US"/>
              </w:rPr>
              <w:t>Detailed explanations of the above categories can</w:t>
            </w:r>
            <w:r w:rsidRPr="00367814">
              <w:rPr>
                <w:rFonts w:ascii="Arial" w:eastAsia="宋体" w:hAnsi="Arial"/>
                <w:noProof/>
                <w:sz w:val="18"/>
                <w:lang w:eastAsia="en-US"/>
              </w:rPr>
              <w:br/>
              <w:t xml:space="preserve">be found in 3GPP </w:t>
            </w:r>
            <w:hyperlink r:id="rId14" w:history="1">
              <w:r w:rsidRPr="00367814">
                <w:rPr>
                  <w:rFonts w:ascii="Arial" w:eastAsia="宋体" w:hAnsi="Arial"/>
                  <w:noProof/>
                  <w:color w:val="0000FF"/>
                  <w:sz w:val="18"/>
                  <w:u w:val="single"/>
                  <w:lang w:eastAsia="en-US"/>
                </w:rPr>
                <w:t>TR 21.900</w:t>
              </w:r>
            </w:hyperlink>
            <w:r w:rsidRPr="00367814">
              <w:rPr>
                <w:rFonts w:ascii="Arial" w:eastAsia="宋体" w:hAnsi="Arial"/>
                <w:noProof/>
                <w:sz w:val="18"/>
                <w:lang w:eastAsia="en-US"/>
              </w:rPr>
              <w:t>.</w:t>
            </w:r>
          </w:p>
        </w:tc>
        <w:tc>
          <w:tcPr>
            <w:tcW w:w="3218" w:type="dxa"/>
            <w:gridSpan w:val="3"/>
            <w:tcBorders>
              <w:bottom w:val="single" w:sz="4" w:space="0" w:color="auto"/>
              <w:right w:val="single" w:sz="4" w:space="0" w:color="auto"/>
            </w:tcBorders>
          </w:tcPr>
          <w:p w14:paraId="1FA8AB04" w14:textId="77777777" w:rsidR="00367814" w:rsidRPr="00367814" w:rsidRDefault="00367814" w:rsidP="00367814">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67814">
              <w:rPr>
                <w:rFonts w:ascii="Arial" w:eastAsia="宋体" w:hAnsi="Arial"/>
                <w:i/>
                <w:noProof/>
                <w:sz w:val="18"/>
                <w:lang w:eastAsia="en-US"/>
              </w:rPr>
              <w:t xml:space="preserve">Use </w:t>
            </w:r>
            <w:r w:rsidRPr="00367814">
              <w:rPr>
                <w:rFonts w:ascii="Arial" w:eastAsia="宋体" w:hAnsi="Arial"/>
                <w:i/>
                <w:noProof/>
                <w:sz w:val="18"/>
                <w:u w:val="single"/>
                <w:lang w:eastAsia="en-US"/>
              </w:rPr>
              <w:t>one</w:t>
            </w:r>
            <w:r w:rsidRPr="00367814">
              <w:rPr>
                <w:rFonts w:ascii="Arial" w:eastAsia="宋体" w:hAnsi="Arial"/>
                <w:i/>
                <w:noProof/>
                <w:sz w:val="18"/>
                <w:lang w:eastAsia="en-US"/>
              </w:rPr>
              <w:t xml:space="preserve"> of the following releases:</w:t>
            </w:r>
            <w:r w:rsidRPr="00367814">
              <w:rPr>
                <w:rFonts w:ascii="Arial" w:eastAsia="宋体" w:hAnsi="Arial"/>
                <w:i/>
                <w:noProof/>
                <w:sz w:val="18"/>
                <w:lang w:eastAsia="en-US"/>
              </w:rPr>
              <w:br/>
              <w:t>Rel-8</w:t>
            </w:r>
            <w:r w:rsidRPr="00367814">
              <w:rPr>
                <w:rFonts w:ascii="Arial" w:eastAsia="宋体" w:hAnsi="Arial"/>
                <w:i/>
                <w:noProof/>
                <w:sz w:val="18"/>
                <w:lang w:eastAsia="en-US"/>
              </w:rPr>
              <w:tab/>
              <w:t>(Release 8)</w:t>
            </w:r>
            <w:r w:rsidRPr="00367814">
              <w:rPr>
                <w:rFonts w:ascii="Arial" w:eastAsia="宋体" w:hAnsi="Arial"/>
                <w:i/>
                <w:noProof/>
                <w:sz w:val="18"/>
                <w:lang w:eastAsia="en-US"/>
              </w:rPr>
              <w:br/>
              <w:t>Rel-9</w:t>
            </w:r>
            <w:r w:rsidRPr="00367814">
              <w:rPr>
                <w:rFonts w:ascii="Arial" w:eastAsia="宋体" w:hAnsi="Arial"/>
                <w:i/>
                <w:noProof/>
                <w:sz w:val="18"/>
                <w:lang w:eastAsia="en-US"/>
              </w:rPr>
              <w:tab/>
              <w:t>(Release 9)</w:t>
            </w:r>
            <w:r w:rsidRPr="00367814">
              <w:rPr>
                <w:rFonts w:ascii="Arial" w:eastAsia="宋体" w:hAnsi="Arial"/>
                <w:i/>
                <w:noProof/>
                <w:sz w:val="18"/>
                <w:lang w:eastAsia="en-US"/>
              </w:rPr>
              <w:br/>
              <w:t>Rel-10</w:t>
            </w:r>
            <w:r w:rsidRPr="00367814">
              <w:rPr>
                <w:rFonts w:ascii="Arial" w:eastAsia="宋体" w:hAnsi="Arial"/>
                <w:i/>
                <w:noProof/>
                <w:sz w:val="18"/>
                <w:lang w:eastAsia="en-US"/>
              </w:rPr>
              <w:tab/>
              <w:t>(Release 10)</w:t>
            </w:r>
            <w:r w:rsidRPr="00367814">
              <w:rPr>
                <w:rFonts w:ascii="Arial" w:eastAsia="宋体" w:hAnsi="Arial"/>
                <w:i/>
                <w:noProof/>
                <w:sz w:val="18"/>
                <w:lang w:eastAsia="en-US"/>
              </w:rPr>
              <w:br/>
              <w:t>Rel-11</w:t>
            </w:r>
            <w:r w:rsidRPr="00367814">
              <w:rPr>
                <w:rFonts w:ascii="Arial" w:eastAsia="宋体" w:hAnsi="Arial"/>
                <w:i/>
                <w:noProof/>
                <w:sz w:val="18"/>
                <w:lang w:eastAsia="en-US"/>
              </w:rPr>
              <w:tab/>
              <w:t>(Release 11)</w:t>
            </w:r>
            <w:r w:rsidRPr="00367814">
              <w:rPr>
                <w:rFonts w:ascii="Arial" w:eastAsia="宋体" w:hAnsi="Arial"/>
                <w:i/>
                <w:noProof/>
                <w:sz w:val="18"/>
                <w:lang w:eastAsia="en-US"/>
              </w:rPr>
              <w:br/>
              <w:t>…</w:t>
            </w:r>
            <w:r w:rsidRPr="00367814">
              <w:rPr>
                <w:rFonts w:ascii="Arial" w:eastAsia="宋体" w:hAnsi="Arial"/>
                <w:i/>
                <w:noProof/>
                <w:sz w:val="18"/>
                <w:lang w:eastAsia="en-US"/>
              </w:rPr>
              <w:br/>
            </w:r>
            <w:bookmarkStart w:id="1" w:name="OLE_LINK1"/>
            <w:r w:rsidRPr="00367814">
              <w:rPr>
                <w:rFonts w:ascii="Arial" w:eastAsia="宋体" w:hAnsi="Arial"/>
                <w:i/>
                <w:noProof/>
                <w:sz w:val="18"/>
                <w:lang w:eastAsia="en-US"/>
              </w:rPr>
              <w:t>Rel-15</w:t>
            </w:r>
            <w:r w:rsidRPr="00367814">
              <w:rPr>
                <w:rFonts w:ascii="Arial" w:eastAsia="宋体" w:hAnsi="Arial"/>
                <w:i/>
                <w:noProof/>
                <w:sz w:val="18"/>
                <w:lang w:eastAsia="en-US"/>
              </w:rPr>
              <w:tab/>
              <w:t>(Release 15)</w:t>
            </w:r>
            <w:bookmarkEnd w:id="1"/>
            <w:r w:rsidRPr="00367814">
              <w:rPr>
                <w:rFonts w:ascii="Arial" w:eastAsia="宋体" w:hAnsi="Arial"/>
                <w:i/>
                <w:noProof/>
                <w:sz w:val="18"/>
                <w:lang w:eastAsia="en-US"/>
              </w:rPr>
              <w:br/>
              <w:t>Rel-16</w:t>
            </w:r>
            <w:r w:rsidRPr="00367814">
              <w:rPr>
                <w:rFonts w:ascii="Arial" w:eastAsia="宋体" w:hAnsi="Arial"/>
                <w:i/>
                <w:noProof/>
                <w:sz w:val="18"/>
                <w:lang w:eastAsia="en-US"/>
              </w:rPr>
              <w:tab/>
              <w:t>(Release 16)</w:t>
            </w:r>
            <w:r w:rsidRPr="00367814">
              <w:rPr>
                <w:rFonts w:ascii="Arial" w:eastAsia="宋体" w:hAnsi="Arial"/>
                <w:i/>
                <w:noProof/>
                <w:sz w:val="18"/>
                <w:lang w:eastAsia="en-US"/>
              </w:rPr>
              <w:br/>
              <w:t>Rel-17</w:t>
            </w:r>
            <w:r w:rsidRPr="00367814">
              <w:rPr>
                <w:rFonts w:ascii="Arial" w:eastAsia="宋体" w:hAnsi="Arial"/>
                <w:i/>
                <w:noProof/>
                <w:sz w:val="18"/>
                <w:lang w:eastAsia="en-US"/>
              </w:rPr>
              <w:tab/>
              <w:t>(Release 17)</w:t>
            </w:r>
            <w:r w:rsidRPr="00367814">
              <w:rPr>
                <w:rFonts w:ascii="Arial" w:eastAsia="宋体" w:hAnsi="Arial"/>
                <w:i/>
                <w:noProof/>
                <w:sz w:val="18"/>
                <w:lang w:eastAsia="en-US"/>
              </w:rPr>
              <w:br/>
              <w:t>Rel-18</w:t>
            </w:r>
            <w:r w:rsidRPr="00367814">
              <w:rPr>
                <w:rFonts w:ascii="Arial" w:eastAsia="宋体" w:hAnsi="Arial"/>
                <w:i/>
                <w:noProof/>
                <w:sz w:val="18"/>
                <w:lang w:eastAsia="en-US"/>
              </w:rPr>
              <w:tab/>
              <w:t>(Release 18)</w:t>
            </w:r>
          </w:p>
          <w:p w14:paraId="24B57B5E" w14:textId="77777777" w:rsidR="00367814" w:rsidRPr="00367814" w:rsidRDefault="00367814" w:rsidP="00367814">
            <w:pPr>
              <w:tabs>
                <w:tab w:val="left" w:pos="950"/>
              </w:tabs>
              <w:overflowPunct/>
              <w:autoSpaceDE/>
              <w:autoSpaceDN/>
              <w:adjustRightInd/>
              <w:spacing w:after="0"/>
              <w:ind w:firstLineChars="111" w:firstLine="200"/>
              <w:textAlignment w:val="auto"/>
              <w:rPr>
                <w:rFonts w:ascii="Arial" w:eastAsia="宋体" w:hAnsi="Arial"/>
                <w:i/>
                <w:noProof/>
                <w:sz w:val="18"/>
                <w:lang w:eastAsia="en-US"/>
              </w:rPr>
            </w:pPr>
            <w:r w:rsidRPr="00367814">
              <w:rPr>
                <w:rFonts w:ascii="Arial" w:eastAsia="宋体" w:hAnsi="Arial"/>
                <w:i/>
                <w:noProof/>
                <w:kern w:val="2"/>
                <w:sz w:val="18"/>
                <w:szCs w:val="21"/>
                <w:lang w:val="en-US" w:eastAsia="zh-CN"/>
              </w:rPr>
              <w:t>Rel-19</w:t>
            </w:r>
            <w:r w:rsidRPr="00367814">
              <w:rPr>
                <w:rFonts w:ascii="Arial" w:eastAsia="宋体" w:hAnsi="Arial"/>
                <w:i/>
                <w:noProof/>
                <w:kern w:val="2"/>
                <w:sz w:val="18"/>
                <w:szCs w:val="21"/>
                <w:lang w:val="en-US" w:eastAsia="zh-CN"/>
              </w:rPr>
              <w:tab/>
              <w:t>(Release 19)</w:t>
            </w:r>
          </w:p>
        </w:tc>
      </w:tr>
      <w:tr w:rsidR="00367814" w:rsidRPr="00367814" w14:paraId="310B7C05" w14:textId="77777777" w:rsidTr="00997648">
        <w:tc>
          <w:tcPr>
            <w:tcW w:w="2368" w:type="dxa"/>
          </w:tcPr>
          <w:p w14:paraId="02303639"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Pr>
          <w:p w14:paraId="0E9CD106"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zh-CN"/>
              </w:rPr>
            </w:pPr>
            <w:r w:rsidRPr="00367814">
              <w:rPr>
                <w:rFonts w:ascii="Arial" w:eastAsia="宋体" w:hAnsi="Arial" w:hint="eastAsia"/>
                <w:noProof/>
                <w:sz w:val="8"/>
                <w:szCs w:val="8"/>
                <w:lang w:eastAsia="zh-CN"/>
              </w:rPr>
              <w:t xml:space="preserve"> </w:t>
            </w:r>
          </w:p>
        </w:tc>
      </w:tr>
      <w:tr w:rsidR="00367814" w:rsidRPr="00367814" w14:paraId="132E9C86" w14:textId="77777777" w:rsidTr="00997648">
        <w:tc>
          <w:tcPr>
            <w:tcW w:w="2368" w:type="dxa"/>
            <w:tcBorders>
              <w:top w:val="single" w:sz="4" w:space="0" w:color="auto"/>
              <w:left w:val="single" w:sz="4" w:space="0" w:color="auto"/>
            </w:tcBorders>
          </w:tcPr>
          <w:p w14:paraId="20A19613"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72070A9A" w14:textId="77777777" w:rsidR="00367814" w:rsidRPr="00367814" w:rsidRDefault="00367814" w:rsidP="00367814">
            <w:pPr>
              <w:overflowPunct/>
              <w:autoSpaceDE/>
              <w:autoSpaceDN/>
              <w:adjustRightInd/>
              <w:ind w:left="102"/>
              <w:textAlignment w:val="auto"/>
              <w:rPr>
                <w:rFonts w:ascii="Arial" w:eastAsia="宋体" w:hAnsi="Arial"/>
                <w:noProof/>
                <w:lang w:eastAsia="en-US"/>
              </w:rPr>
            </w:pPr>
            <w:r w:rsidRPr="00367814">
              <w:rPr>
                <w:rFonts w:ascii="Arial" w:eastAsia="宋体" w:hAnsi="Arial" w:cs="Arial"/>
                <w:noProof/>
                <w:lang w:eastAsia="en-US"/>
              </w:rPr>
              <w:t xml:space="preserve">According to the RAN4 feature list R4-2403842 and RAN4 LS R4-2321983, </w:t>
            </w:r>
            <w:r w:rsidRPr="00367814">
              <w:rPr>
                <w:rFonts w:ascii="Arial" w:eastAsia="宋体" w:hAnsi="Arial"/>
                <w:noProof/>
                <w:lang w:eastAsia="en-US"/>
              </w:rPr>
              <w:t>RAN4 agreed to introduce a new UE capability in perFS level to indicate support of 2Tx TxDiversity for the band configured. This capability is applicable for both single band (non-CA) case and CA case. And R4 requested early implementation since R17 in R4-2403857.</w:t>
            </w:r>
          </w:p>
        </w:tc>
      </w:tr>
      <w:tr w:rsidR="00367814" w:rsidRPr="00367814" w14:paraId="2409BEE4" w14:textId="77777777" w:rsidTr="00997648">
        <w:tc>
          <w:tcPr>
            <w:tcW w:w="2368" w:type="dxa"/>
            <w:tcBorders>
              <w:left w:val="single" w:sz="4" w:space="0" w:color="auto"/>
            </w:tcBorders>
          </w:tcPr>
          <w:p w14:paraId="7E378DC7"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344707FA"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341E94FA" w14:textId="77777777" w:rsidTr="00997648">
        <w:tc>
          <w:tcPr>
            <w:tcW w:w="2368" w:type="dxa"/>
            <w:tcBorders>
              <w:left w:val="single" w:sz="4" w:space="0" w:color="auto"/>
            </w:tcBorders>
          </w:tcPr>
          <w:p w14:paraId="24ECE5BB"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bookmarkStart w:id="2" w:name="_Hlk512248760"/>
            <w:r w:rsidRPr="00367814">
              <w:rPr>
                <w:rFonts w:ascii="Arial" w:eastAsia="宋体" w:hAnsi="Arial"/>
                <w:b/>
                <w:i/>
                <w:noProof/>
                <w:lang w:eastAsia="en-US"/>
              </w:rPr>
              <w:t>Summary of change:</w:t>
            </w:r>
          </w:p>
        </w:tc>
        <w:tc>
          <w:tcPr>
            <w:tcW w:w="7371" w:type="dxa"/>
            <w:gridSpan w:val="14"/>
            <w:tcBorders>
              <w:right w:val="single" w:sz="4" w:space="0" w:color="auto"/>
            </w:tcBorders>
            <w:shd w:val="pct30" w:color="FFFF00" w:fill="auto"/>
          </w:tcPr>
          <w:p w14:paraId="2F35F38D" w14:textId="77777777" w:rsidR="00367814" w:rsidRPr="00367814" w:rsidRDefault="00367814" w:rsidP="00367814">
            <w:pPr>
              <w:overflowPunct/>
              <w:autoSpaceDE/>
              <w:autoSpaceDN/>
              <w:adjustRightInd/>
              <w:spacing w:after="120"/>
              <w:ind w:left="100"/>
              <w:textAlignment w:val="auto"/>
              <w:rPr>
                <w:rFonts w:ascii="Arial" w:eastAsia="宋体" w:hAnsi="Arial"/>
                <w:noProof/>
                <w:lang w:eastAsia="zh-CN"/>
              </w:rPr>
            </w:pPr>
            <w:r w:rsidRPr="00367814">
              <w:rPr>
                <w:rFonts w:ascii="Arial" w:eastAsia="宋体" w:hAnsi="Arial"/>
                <w:noProof/>
                <w:lang w:eastAsia="zh-CN"/>
              </w:rPr>
              <w:t>Introduce TxDiversity capability for 2Tx in perFS level to be early implementable in v18.1.0 from Rel-17. And align the definition between 2Tx and 4Tx case.</w:t>
            </w:r>
          </w:p>
          <w:p w14:paraId="43CD400A" w14:textId="6A293AC7" w:rsidR="00367814" w:rsidRPr="00367814" w:rsidRDefault="00367814" w:rsidP="00367814">
            <w:pPr>
              <w:overflowPunct/>
              <w:autoSpaceDE/>
              <w:autoSpaceDN/>
              <w:adjustRightInd/>
              <w:spacing w:before="20" w:after="80"/>
              <w:ind w:left="100"/>
              <w:textAlignment w:val="auto"/>
              <w:rPr>
                <w:rFonts w:ascii="Arial" w:eastAsia="宋体" w:hAnsi="Arial"/>
                <w:noProof/>
                <w:lang w:eastAsia="en-US"/>
              </w:rPr>
            </w:pPr>
            <w:r w:rsidRPr="00367814">
              <w:rPr>
                <w:rFonts w:ascii="Arial" w:eastAsia="宋体" w:hAnsi="Arial"/>
                <w:i/>
                <w:iCs/>
                <w:noProof/>
                <w:lang w:eastAsia="en-US"/>
              </w:rPr>
              <w:t>Implementation of this CR by a Release 17 UE will not cause interoperability</w:t>
            </w:r>
            <w:r>
              <w:rPr>
                <w:rFonts w:ascii="Arial" w:eastAsia="宋体" w:hAnsi="Arial"/>
                <w:i/>
                <w:iCs/>
                <w:noProof/>
                <w:lang w:eastAsia="en-US"/>
              </w:rPr>
              <w:t xml:space="preserve"> </w:t>
            </w:r>
            <w:r w:rsidRPr="00367814">
              <w:rPr>
                <w:rFonts w:ascii="Arial" w:eastAsia="宋体" w:hAnsi="Arial"/>
                <w:i/>
                <w:iCs/>
                <w:noProof/>
                <w:lang w:eastAsia="en-US"/>
              </w:rPr>
              <w:t>issues.</w:t>
            </w:r>
          </w:p>
        </w:tc>
      </w:tr>
      <w:bookmarkEnd w:id="2"/>
      <w:tr w:rsidR="00367814" w:rsidRPr="00367814" w14:paraId="2784F6CD" w14:textId="77777777" w:rsidTr="00997648">
        <w:tc>
          <w:tcPr>
            <w:tcW w:w="2368" w:type="dxa"/>
            <w:tcBorders>
              <w:left w:val="single" w:sz="4" w:space="0" w:color="auto"/>
            </w:tcBorders>
          </w:tcPr>
          <w:p w14:paraId="14461064"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Borders>
              <w:right w:val="single" w:sz="4" w:space="0" w:color="auto"/>
            </w:tcBorders>
          </w:tcPr>
          <w:p w14:paraId="5EEF9070"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6E824BCB" w14:textId="77777777" w:rsidTr="00997648">
        <w:tc>
          <w:tcPr>
            <w:tcW w:w="2368" w:type="dxa"/>
            <w:tcBorders>
              <w:left w:val="single" w:sz="4" w:space="0" w:color="auto"/>
              <w:bottom w:val="single" w:sz="4" w:space="0" w:color="auto"/>
            </w:tcBorders>
          </w:tcPr>
          <w:p w14:paraId="32FCCF58"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27AB37A4" w14:textId="77777777" w:rsidR="00367814" w:rsidRPr="00367814" w:rsidRDefault="00367814" w:rsidP="00367814">
            <w:pPr>
              <w:overflowPunct/>
              <w:autoSpaceDE/>
              <w:autoSpaceDN/>
              <w:adjustRightInd/>
              <w:spacing w:after="120"/>
              <w:ind w:left="100"/>
              <w:textAlignment w:val="auto"/>
              <w:rPr>
                <w:rFonts w:ascii="Arial" w:eastAsia="宋体" w:hAnsi="Arial" w:cs="Arial"/>
                <w:noProof/>
                <w:lang w:eastAsia="zh-CN"/>
              </w:rPr>
            </w:pPr>
            <w:r w:rsidRPr="00367814">
              <w:rPr>
                <w:rFonts w:ascii="Arial" w:eastAsia="宋体" w:hAnsi="Arial" w:cs="Arial"/>
                <w:kern w:val="2"/>
                <w:lang w:val="en-US" w:eastAsia="zh-CN"/>
              </w:rPr>
              <w:t xml:space="preserve">The UE is not allowed to indicate support of </w:t>
            </w:r>
            <w:proofErr w:type="spellStart"/>
            <w:r w:rsidRPr="00367814">
              <w:rPr>
                <w:rFonts w:ascii="Arial" w:eastAsia="宋体" w:hAnsi="Arial" w:cs="Arial"/>
                <w:kern w:val="2"/>
                <w:lang w:val="en-US" w:eastAsia="zh-CN"/>
              </w:rPr>
              <w:t>TxDiversity</w:t>
            </w:r>
            <w:proofErr w:type="spellEnd"/>
            <w:r w:rsidRPr="00367814">
              <w:rPr>
                <w:rFonts w:ascii="Arial" w:eastAsia="宋体" w:hAnsi="Arial" w:cs="Arial"/>
                <w:kern w:val="2"/>
                <w:lang w:val="en-US" w:eastAsia="zh-CN"/>
              </w:rPr>
              <w:t xml:space="preserve"> </w:t>
            </w:r>
            <w:r w:rsidRPr="00367814">
              <w:rPr>
                <w:rFonts w:ascii="Arial" w:eastAsia="宋体" w:hAnsi="Arial" w:cs="Arial" w:hint="eastAsia"/>
                <w:kern w:val="2"/>
                <w:lang w:val="en-US" w:eastAsia="zh-CN"/>
              </w:rPr>
              <w:t>for</w:t>
            </w:r>
            <w:r w:rsidRPr="00367814">
              <w:rPr>
                <w:rFonts w:ascii="Arial" w:eastAsia="宋体" w:hAnsi="Arial" w:cs="Arial"/>
                <w:kern w:val="2"/>
                <w:lang w:val="en-US" w:eastAsia="zh-CN"/>
              </w:rPr>
              <w:t xml:space="preserve"> 2Tx capability for the band configured and is not early implementable from Rel-17. </w:t>
            </w:r>
          </w:p>
        </w:tc>
      </w:tr>
      <w:tr w:rsidR="00367814" w:rsidRPr="00367814" w14:paraId="089E303D" w14:textId="77777777" w:rsidTr="00997648">
        <w:tc>
          <w:tcPr>
            <w:tcW w:w="2793" w:type="dxa"/>
            <w:gridSpan w:val="4"/>
          </w:tcPr>
          <w:p w14:paraId="17A293F3"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6946" w:type="dxa"/>
            <w:gridSpan w:val="11"/>
          </w:tcPr>
          <w:p w14:paraId="531285A7"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46066FB1" w14:textId="77777777" w:rsidTr="00997648">
        <w:tc>
          <w:tcPr>
            <w:tcW w:w="2694" w:type="dxa"/>
            <w:gridSpan w:val="2"/>
            <w:tcBorders>
              <w:top w:val="single" w:sz="4" w:space="0" w:color="auto"/>
              <w:left w:val="single" w:sz="4" w:space="0" w:color="auto"/>
            </w:tcBorders>
          </w:tcPr>
          <w:p w14:paraId="37AD3C19"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0BE75DCE" w14:textId="77777777" w:rsidR="00367814" w:rsidRPr="00367814" w:rsidRDefault="00367814" w:rsidP="00367814">
            <w:pPr>
              <w:overflowPunct/>
              <w:autoSpaceDE/>
              <w:autoSpaceDN/>
              <w:adjustRightInd/>
              <w:spacing w:before="20" w:after="20"/>
              <w:ind w:left="102"/>
              <w:textAlignment w:val="auto"/>
              <w:rPr>
                <w:rFonts w:ascii="Arial" w:eastAsia="宋体" w:hAnsi="Arial"/>
                <w:noProof/>
                <w:lang w:eastAsia="en-US"/>
              </w:rPr>
            </w:pPr>
            <w:r w:rsidRPr="00367814">
              <w:rPr>
                <w:rFonts w:ascii="Arial" w:eastAsia="宋体" w:hAnsi="Arial"/>
                <w:noProof/>
                <w:lang w:eastAsia="en-US"/>
              </w:rPr>
              <w:t xml:space="preserve">4.2.7.7 </w:t>
            </w:r>
          </w:p>
        </w:tc>
      </w:tr>
      <w:tr w:rsidR="00367814" w:rsidRPr="00367814" w14:paraId="2FA8BB64" w14:textId="77777777" w:rsidTr="00997648">
        <w:tc>
          <w:tcPr>
            <w:tcW w:w="2694" w:type="dxa"/>
            <w:gridSpan w:val="2"/>
            <w:tcBorders>
              <w:left w:val="single" w:sz="4" w:space="0" w:color="auto"/>
            </w:tcBorders>
          </w:tcPr>
          <w:p w14:paraId="7FF7BA8E"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045" w:type="dxa"/>
            <w:gridSpan w:val="13"/>
            <w:tcBorders>
              <w:right w:val="single" w:sz="4" w:space="0" w:color="auto"/>
            </w:tcBorders>
          </w:tcPr>
          <w:p w14:paraId="5DBCD0F2"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r w:rsidR="00367814" w:rsidRPr="00367814" w14:paraId="75CABC67" w14:textId="77777777" w:rsidTr="00997648">
        <w:tc>
          <w:tcPr>
            <w:tcW w:w="2694" w:type="dxa"/>
            <w:gridSpan w:val="2"/>
            <w:tcBorders>
              <w:left w:val="single" w:sz="4" w:space="0" w:color="auto"/>
            </w:tcBorders>
          </w:tcPr>
          <w:p w14:paraId="7729BF3F"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p>
        </w:tc>
        <w:tc>
          <w:tcPr>
            <w:tcW w:w="284" w:type="dxa"/>
            <w:gridSpan w:val="3"/>
            <w:tcBorders>
              <w:top w:val="single" w:sz="4" w:space="0" w:color="auto"/>
              <w:left w:val="single" w:sz="4" w:space="0" w:color="auto"/>
              <w:bottom w:val="single" w:sz="4" w:space="0" w:color="auto"/>
            </w:tcBorders>
          </w:tcPr>
          <w:p w14:paraId="179ABE83"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B6D5A"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N</w:t>
            </w:r>
          </w:p>
        </w:tc>
        <w:tc>
          <w:tcPr>
            <w:tcW w:w="2977" w:type="dxa"/>
            <w:gridSpan w:val="5"/>
          </w:tcPr>
          <w:p w14:paraId="4DEECD4B" w14:textId="77777777" w:rsidR="00367814" w:rsidRPr="00367814" w:rsidRDefault="00367814" w:rsidP="00367814">
            <w:pPr>
              <w:tabs>
                <w:tab w:val="right" w:pos="2893"/>
              </w:tabs>
              <w:overflowPunct/>
              <w:autoSpaceDE/>
              <w:autoSpaceDN/>
              <w:adjustRightInd/>
              <w:spacing w:after="0"/>
              <w:textAlignment w:val="auto"/>
              <w:rPr>
                <w:rFonts w:ascii="Arial" w:eastAsia="宋体" w:hAnsi="Arial"/>
                <w:noProof/>
                <w:lang w:eastAsia="en-US"/>
              </w:rPr>
            </w:pPr>
          </w:p>
        </w:tc>
        <w:tc>
          <w:tcPr>
            <w:tcW w:w="3500" w:type="dxa"/>
            <w:gridSpan w:val="4"/>
            <w:tcBorders>
              <w:right w:val="single" w:sz="4" w:space="0" w:color="auto"/>
            </w:tcBorders>
            <w:shd w:val="clear" w:color="FFFF00" w:fill="auto"/>
          </w:tcPr>
          <w:p w14:paraId="5D46878B" w14:textId="77777777" w:rsidR="00367814" w:rsidRPr="00367814" w:rsidRDefault="00367814" w:rsidP="00367814">
            <w:pPr>
              <w:overflowPunct/>
              <w:autoSpaceDE/>
              <w:autoSpaceDN/>
              <w:adjustRightInd/>
              <w:spacing w:after="0"/>
              <w:ind w:left="99"/>
              <w:textAlignment w:val="auto"/>
              <w:rPr>
                <w:rFonts w:ascii="Arial" w:eastAsia="宋体" w:hAnsi="Arial"/>
                <w:noProof/>
                <w:lang w:eastAsia="en-US"/>
              </w:rPr>
            </w:pPr>
          </w:p>
        </w:tc>
      </w:tr>
      <w:tr w:rsidR="00367814" w:rsidRPr="00367814" w14:paraId="7522EF8C" w14:textId="77777777" w:rsidTr="00997648">
        <w:tc>
          <w:tcPr>
            <w:tcW w:w="2694" w:type="dxa"/>
            <w:gridSpan w:val="2"/>
            <w:tcBorders>
              <w:left w:val="single" w:sz="4" w:space="0" w:color="auto"/>
            </w:tcBorders>
          </w:tcPr>
          <w:p w14:paraId="7DAAC49C"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1B4584FE"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C28A"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p>
        </w:tc>
        <w:tc>
          <w:tcPr>
            <w:tcW w:w="2977" w:type="dxa"/>
            <w:gridSpan w:val="5"/>
          </w:tcPr>
          <w:p w14:paraId="3F32FFCD" w14:textId="77777777" w:rsidR="00367814" w:rsidRPr="00367814" w:rsidRDefault="00367814" w:rsidP="00367814">
            <w:pPr>
              <w:tabs>
                <w:tab w:val="right" w:pos="2893"/>
              </w:tabs>
              <w:overflowPunct/>
              <w:autoSpaceDE/>
              <w:autoSpaceDN/>
              <w:adjustRightInd/>
              <w:spacing w:after="0"/>
              <w:textAlignment w:val="auto"/>
              <w:rPr>
                <w:rFonts w:ascii="Arial" w:eastAsia="宋体" w:hAnsi="Arial"/>
                <w:noProof/>
                <w:lang w:eastAsia="en-US"/>
              </w:rPr>
            </w:pPr>
            <w:r w:rsidRPr="00367814">
              <w:rPr>
                <w:rFonts w:ascii="Arial" w:eastAsia="宋体" w:hAnsi="Arial"/>
                <w:noProof/>
                <w:lang w:eastAsia="en-US"/>
              </w:rPr>
              <w:t xml:space="preserve"> Other core specifications</w:t>
            </w:r>
            <w:r w:rsidRPr="00367814">
              <w:rPr>
                <w:rFonts w:ascii="Arial" w:eastAsia="宋体" w:hAnsi="Arial"/>
                <w:noProof/>
                <w:lang w:eastAsia="en-US"/>
              </w:rPr>
              <w:tab/>
            </w:r>
          </w:p>
        </w:tc>
        <w:tc>
          <w:tcPr>
            <w:tcW w:w="3500" w:type="dxa"/>
            <w:gridSpan w:val="4"/>
            <w:tcBorders>
              <w:right w:val="single" w:sz="4" w:space="0" w:color="auto"/>
            </w:tcBorders>
            <w:shd w:val="pct30" w:color="FFFF00" w:fill="auto"/>
          </w:tcPr>
          <w:p w14:paraId="21235DD6" w14:textId="77777777" w:rsidR="00367814" w:rsidRDefault="00367814" w:rsidP="00367814">
            <w:pPr>
              <w:overflowPunct/>
              <w:autoSpaceDE/>
              <w:autoSpaceDN/>
              <w:adjustRightInd/>
              <w:spacing w:after="0"/>
              <w:ind w:left="99"/>
              <w:textAlignment w:val="auto"/>
              <w:rPr>
                <w:rFonts w:ascii="Arial" w:eastAsia="宋体" w:hAnsi="Arial"/>
                <w:noProof/>
                <w:lang w:eastAsia="en-US"/>
              </w:rPr>
            </w:pPr>
            <w:r w:rsidRPr="00367814">
              <w:rPr>
                <w:rFonts w:ascii="Arial" w:eastAsia="宋体" w:hAnsi="Arial"/>
                <w:noProof/>
                <w:lang w:eastAsia="en-US"/>
              </w:rPr>
              <w:t>TS 38.331 CR 4639</w:t>
            </w:r>
          </w:p>
          <w:p w14:paraId="228C22E2" w14:textId="0D39B4D1" w:rsidR="00840A4A" w:rsidRPr="00367814" w:rsidRDefault="00840A4A" w:rsidP="00367814">
            <w:pPr>
              <w:overflowPunct/>
              <w:autoSpaceDE/>
              <w:autoSpaceDN/>
              <w:adjustRightInd/>
              <w:spacing w:after="0"/>
              <w:ind w:left="99"/>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S 38.101-1 CR 2160</w:t>
            </w:r>
          </w:p>
        </w:tc>
      </w:tr>
      <w:tr w:rsidR="00367814" w:rsidRPr="00367814" w14:paraId="5174E941" w14:textId="77777777" w:rsidTr="00997648">
        <w:tc>
          <w:tcPr>
            <w:tcW w:w="2694" w:type="dxa"/>
            <w:gridSpan w:val="2"/>
            <w:tcBorders>
              <w:left w:val="single" w:sz="4" w:space="0" w:color="auto"/>
            </w:tcBorders>
          </w:tcPr>
          <w:p w14:paraId="584CB795" w14:textId="77777777" w:rsidR="00367814" w:rsidRPr="00367814" w:rsidRDefault="00367814" w:rsidP="00367814">
            <w:pPr>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122BB45C"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F01C"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x</w:t>
            </w:r>
          </w:p>
        </w:tc>
        <w:tc>
          <w:tcPr>
            <w:tcW w:w="2977" w:type="dxa"/>
            <w:gridSpan w:val="5"/>
          </w:tcPr>
          <w:p w14:paraId="38B22EF9" w14:textId="77777777" w:rsidR="00367814" w:rsidRPr="00367814" w:rsidRDefault="00367814" w:rsidP="00367814">
            <w:pPr>
              <w:overflowPunct/>
              <w:autoSpaceDE/>
              <w:autoSpaceDN/>
              <w:adjustRightInd/>
              <w:spacing w:after="0"/>
              <w:textAlignment w:val="auto"/>
              <w:rPr>
                <w:rFonts w:ascii="Arial" w:eastAsia="宋体" w:hAnsi="Arial"/>
                <w:noProof/>
                <w:lang w:eastAsia="en-US"/>
              </w:rPr>
            </w:pPr>
            <w:r w:rsidRPr="00367814">
              <w:rPr>
                <w:rFonts w:ascii="Arial" w:eastAsia="宋体" w:hAnsi="Arial"/>
                <w:noProof/>
                <w:lang w:eastAsia="en-US"/>
              </w:rPr>
              <w:t xml:space="preserve"> Test specifications</w:t>
            </w:r>
          </w:p>
        </w:tc>
        <w:tc>
          <w:tcPr>
            <w:tcW w:w="3500" w:type="dxa"/>
            <w:gridSpan w:val="4"/>
            <w:tcBorders>
              <w:right w:val="single" w:sz="4" w:space="0" w:color="auto"/>
            </w:tcBorders>
            <w:shd w:val="pct30" w:color="FFFF00" w:fill="auto"/>
          </w:tcPr>
          <w:p w14:paraId="26C0E744" w14:textId="77777777" w:rsidR="00367814" w:rsidRPr="00367814" w:rsidRDefault="00367814" w:rsidP="00367814">
            <w:pPr>
              <w:overflowPunct/>
              <w:autoSpaceDE/>
              <w:autoSpaceDN/>
              <w:adjustRightInd/>
              <w:spacing w:after="0"/>
              <w:ind w:left="99"/>
              <w:textAlignment w:val="auto"/>
              <w:rPr>
                <w:rFonts w:ascii="Arial" w:eastAsia="宋体" w:hAnsi="Arial"/>
                <w:noProof/>
                <w:lang w:eastAsia="en-US"/>
              </w:rPr>
            </w:pPr>
            <w:r w:rsidRPr="00367814">
              <w:rPr>
                <w:rFonts w:ascii="Arial" w:eastAsia="宋体" w:hAnsi="Arial"/>
                <w:noProof/>
                <w:lang w:eastAsia="en-US"/>
              </w:rPr>
              <w:t xml:space="preserve">TS/TR ... CR ... </w:t>
            </w:r>
          </w:p>
        </w:tc>
      </w:tr>
      <w:tr w:rsidR="00367814" w:rsidRPr="00367814" w14:paraId="23ABD9A4" w14:textId="77777777" w:rsidTr="00997648">
        <w:tc>
          <w:tcPr>
            <w:tcW w:w="2694" w:type="dxa"/>
            <w:gridSpan w:val="2"/>
            <w:tcBorders>
              <w:left w:val="single" w:sz="4" w:space="0" w:color="auto"/>
            </w:tcBorders>
          </w:tcPr>
          <w:p w14:paraId="0D253C61" w14:textId="77777777" w:rsidR="00367814" w:rsidRPr="00367814" w:rsidRDefault="00367814" w:rsidP="00367814">
            <w:pPr>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88A1FF1"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83E10" w14:textId="77777777" w:rsidR="00367814" w:rsidRPr="00367814" w:rsidRDefault="00367814" w:rsidP="00367814">
            <w:pPr>
              <w:overflowPunct/>
              <w:autoSpaceDE/>
              <w:autoSpaceDN/>
              <w:adjustRightInd/>
              <w:spacing w:after="0"/>
              <w:jc w:val="center"/>
              <w:textAlignment w:val="auto"/>
              <w:rPr>
                <w:rFonts w:ascii="Arial" w:eastAsia="宋体" w:hAnsi="Arial"/>
                <w:b/>
                <w:caps/>
                <w:noProof/>
                <w:lang w:eastAsia="en-US"/>
              </w:rPr>
            </w:pPr>
            <w:r w:rsidRPr="00367814">
              <w:rPr>
                <w:rFonts w:ascii="Arial" w:eastAsia="宋体" w:hAnsi="Arial"/>
                <w:b/>
                <w:caps/>
                <w:noProof/>
                <w:lang w:eastAsia="en-US"/>
              </w:rPr>
              <w:t>x</w:t>
            </w:r>
          </w:p>
        </w:tc>
        <w:tc>
          <w:tcPr>
            <w:tcW w:w="2977" w:type="dxa"/>
            <w:gridSpan w:val="5"/>
          </w:tcPr>
          <w:p w14:paraId="6F71B9A9" w14:textId="77777777" w:rsidR="00367814" w:rsidRPr="00367814" w:rsidRDefault="00367814" w:rsidP="00367814">
            <w:pPr>
              <w:overflowPunct/>
              <w:autoSpaceDE/>
              <w:autoSpaceDN/>
              <w:adjustRightInd/>
              <w:spacing w:after="0"/>
              <w:textAlignment w:val="auto"/>
              <w:rPr>
                <w:rFonts w:ascii="Arial" w:eastAsia="宋体" w:hAnsi="Arial"/>
                <w:noProof/>
                <w:lang w:eastAsia="en-US"/>
              </w:rPr>
            </w:pPr>
            <w:r w:rsidRPr="00367814">
              <w:rPr>
                <w:rFonts w:ascii="Arial" w:eastAsia="宋体" w:hAnsi="Arial"/>
                <w:noProof/>
                <w:lang w:eastAsia="en-US"/>
              </w:rPr>
              <w:t xml:space="preserve"> O&amp;M Specifications</w:t>
            </w:r>
          </w:p>
        </w:tc>
        <w:tc>
          <w:tcPr>
            <w:tcW w:w="3500" w:type="dxa"/>
            <w:gridSpan w:val="4"/>
            <w:tcBorders>
              <w:right w:val="single" w:sz="4" w:space="0" w:color="auto"/>
            </w:tcBorders>
            <w:shd w:val="pct30" w:color="FFFF00" w:fill="auto"/>
          </w:tcPr>
          <w:p w14:paraId="78EC7E07" w14:textId="77777777" w:rsidR="00367814" w:rsidRPr="00367814" w:rsidRDefault="00367814" w:rsidP="00367814">
            <w:pPr>
              <w:overflowPunct/>
              <w:autoSpaceDE/>
              <w:autoSpaceDN/>
              <w:adjustRightInd/>
              <w:spacing w:after="0"/>
              <w:ind w:left="99"/>
              <w:textAlignment w:val="auto"/>
              <w:rPr>
                <w:rFonts w:ascii="Arial" w:eastAsia="宋体" w:hAnsi="Arial"/>
                <w:noProof/>
                <w:lang w:eastAsia="en-US"/>
              </w:rPr>
            </w:pPr>
            <w:r w:rsidRPr="00367814">
              <w:rPr>
                <w:rFonts w:ascii="Arial" w:eastAsia="宋体" w:hAnsi="Arial"/>
                <w:noProof/>
                <w:lang w:eastAsia="en-US"/>
              </w:rPr>
              <w:t xml:space="preserve">TS/TR ... CR ... </w:t>
            </w:r>
          </w:p>
        </w:tc>
      </w:tr>
      <w:tr w:rsidR="00367814" w:rsidRPr="00367814" w14:paraId="0A4DCDE1" w14:textId="77777777" w:rsidTr="00997648">
        <w:tc>
          <w:tcPr>
            <w:tcW w:w="2694" w:type="dxa"/>
            <w:gridSpan w:val="2"/>
            <w:tcBorders>
              <w:left w:val="single" w:sz="4" w:space="0" w:color="auto"/>
            </w:tcBorders>
          </w:tcPr>
          <w:p w14:paraId="12C92F3D" w14:textId="77777777" w:rsidR="00367814" w:rsidRPr="00367814" w:rsidRDefault="00367814" w:rsidP="00367814">
            <w:pPr>
              <w:overflowPunct/>
              <w:autoSpaceDE/>
              <w:autoSpaceDN/>
              <w:adjustRightInd/>
              <w:spacing w:after="0"/>
              <w:textAlignment w:val="auto"/>
              <w:rPr>
                <w:rFonts w:ascii="Arial" w:eastAsia="宋体" w:hAnsi="Arial"/>
                <w:b/>
                <w:i/>
                <w:noProof/>
                <w:lang w:eastAsia="en-US"/>
              </w:rPr>
            </w:pPr>
          </w:p>
        </w:tc>
        <w:tc>
          <w:tcPr>
            <w:tcW w:w="7045" w:type="dxa"/>
            <w:gridSpan w:val="13"/>
            <w:tcBorders>
              <w:right w:val="single" w:sz="4" w:space="0" w:color="auto"/>
            </w:tcBorders>
          </w:tcPr>
          <w:p w14:paraId="4B25F5A6" w14:textId="77777777" w:rsidR="00367814" w:rsidRPr="00367814" w:rsidRDefault="00367814" w:rsidP="00367814">
            <w:pPr>
              <w:overflowPunct/>
              <w:autoSpaceDE/>
              <w:autoSpaceDN/>
              <w:adjustRightInd/>
              <w:spacing w:after="0"/>
              <w:textAlignment w:val="auto"/>
              <w:rPr>
                <w:rFonts w:ascii="Arial" w:eastAsia="宋体" w:hAnsi="Arial"/>
                <w:noProof/>
                <w:lang w:eastAsia="en-US"/>
              </w:rPr>
            </w:pPr>
          </w:p>
        </w:tc>
      </w:tr>
      <w:tr w:rsidR="00367814" w:rsidRPr="00367814" w14:paraId="77EC1E03" w14:textId="77777777" w:rsidTr="00997648">
        <w:tc>
          <w:tcPr>
            <w:tcW w:w="2694" w:type="dxa"/>
            <w:gridSpan w:val="2"/>
            <w:tcBorders>
              <w:left w:val="single" w:sz="4" w:space="0" w:color="auto"/>
              <w:bottom w:val="single" w:sz="4" w:space="0" w:color="auto"/>
            </w:tcBorders>
          </w:tcPr>
          <w:p w14:paraId="65DFEBC8"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5A653697"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en-US"/>
              </w:rPr>
            </w:pPr>
          </w:p>
        </w:tc>
      </w:tr>
      <w:tr w:rsidR="00367814" w:rsidRPr="00367814" w14:paraId="3DF7E558" w14:textId="77777777" w:rsidTr="00367814">
        <w:tc>
          <w:tcPr>
            <w:tcW w:w="2694" w:type="dxa"/>
            <w:gridSpan w:val="2"/>
            <w:tcBorders>
              <w:top w:val="single" w:sz="4" w:space="0" w:color="auto"/>
              <w:bottom w:val="single" w:sz="4" w:space="0" w:color="auto"/>
            </w:tcBorders>
          </w:tcPr>
          <w:p w14:paraId="38484D28"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8C4B8F2" w14:textId="77777777" w:rsidR="00367814" w:rsidRPr="00367814" w:rsidRDefault="00367814" w:rsidP="00367814">
            <w:pPr>
              <w:overflowPunct/>
              <w:autoSpaceDE/>
              <w:autoSpaceDN/>
              <w:adjustRightInd/>
              <w:spacing w:after="0"/>
              <w:ind w:left="100"/>
              <w:textAlignment w:val="auto"/>
              <w:rPr>
                <w:rFonts w:ascii="Arial" w:eastAsia="宋体" w:hAnsi="Arial"/>
                <w:noProof/>
                <w:sz w:val="8"/>
                <w:szCs w:val="8"/>
                <w:lang w:eastAsia="en-US"/>
              </w:rPr>
            </w:pPr>
          </w:p>
        </w:tc>
      </w:tr>
      <w:tr w:rsidR="00367814" w:rsidRPr="00367814" w14:paraId="0BCE33F8" w14:textId="77777777" w:rsidTr="00997648">
        <w:tc>
          <w:tcPr>
            <w:tcW w:w="2694" w:type="dxa"/>
            <w:gridSpan w:val="2"/>
            <w:tcBorders>
              <w:top w:val="single" w:sz="4" w:space="0" w:color="auto"/>
              <w:left w:val="single" w:sz="4" w:space="0" w:color="auto"/>
              <w:bottom w:val="single" w:sz="4" w:space="0" w:color="auto"/>
            </w:tcBorders>
          </w:tcPr>
          <w:p w14:paraId="6A263B1B" w14:textId="77777777" w:rsidR="00367814" w:rsidRPr="00367814" w:rsidRDefault="00367814" w:rsidP="00367814">
            <w:pPr>
              <w:tabs>
                <w:tab w:val="right" w:pos="2184"/>
              </w:tabs>
              <w:overflowPunct/>
              <w:autoSpaceDE/>
              <w:autoSpaceDN/>
              <w:adjustRightInd/>
              <w:spacing w:after="0"/>
              <w:textAlignment w:val="auto"/>
              <w:rPr>
                <w:rFonts w:ascii="Arial" w:eastAsia="宋体" w:hAnsi="Arial"/>
                <w:b/>
                <w:i/>
                <w:noProof/>
                <w:lang w:eastAsia="en-US"/>
              </w:rPr>
            </w:pPr>
            <w:r w:rsidRPr="00367814">
              <w:rPr>
                <w:rFonts w:ascii="Arial" w:eastAsia="宋体"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57B6685A" w14:textId="77777777" w:rsidR="00367814" w:rsidRPr="00367814" w:rsidRDefault="00367814" w:rsidP="00367814">
            <w:pPr>
              <w:overflowPunct/>
              <w:autoSpaceDE/>
              <w:autoSpaceDN/>
              <w:adjustRightInd/>
              <w:spacing w:after="0"/>
              <w:ind w:left="100"/>
              <w:textAlignment w:val="auto"/>
              <w:rPr>
                <w:rFonts w:ascii="Arial" w:eastAsia="宋体" w:hAnsi="Arial"/>
                <w:noProof/>
                <w:lang w:eastAsia="en-US"/>
              </w:rPr>
            </w:pPr>
          </w:p>
        </w:tc>
      </w:tr>
      <w:tr w:rsidR="00367814" w:rsidRPr="00367814" w14:paraId="5F3B7644" w14:textId="77777777" w:rsidTr="00997648">
        <w:tc>
          <w:tcPr>
            <w:tcW w:w="2368" w:type="dxa"/>
          </w:tcPr>
          <w:p w14:paraId="00AC5A75" w14:textId="77777777" w:rsidR="00367814" w:rsidRPr="00367814" w:rsidRDefault="00367814" w:rsidP="00367814">
            <w:pPr>
              <w:overflowPunct/>
              <w:autoSpaceDE/>
              <w:autoSpaceDN/>
              <w:adjustRightInd/>
              <w:spacing w:after="0"/>
              <w:textAlignment w:val="auto"/>
              <w:rPr>
                <w:rFonts w:ascii="Arial" w:eastAsia="宋体" w:hAnsi="Arial"/>
                <w:b/>
                <w:i/>
                <w:noProof/>
                <w:sz w:val="8"/>
                <w:szCs w:val="8"/>
                <w:lang w:eastAsia="en-US"/>
              </w:rPr>
            </w:pPr>
          </w:p>
        </w:tc>
        <w:tc>
          <w:tcPr>
            <w:tcW w:w="7371" w:type="dxa"/>
            <w:gridSpan w:val="14"/>
          </w:tcPr>
          <w:p w14:paraId="6F16F82B" w14:textId="77777777" w:rsidR="00367814" w:rsidRPr="00367814" w:rsidRDefault="00367814" w:rsidP="00367814">
            <w:pPr>
              <w:overflowPunct/>
              <w:autoSpaceDE/>
              <w:autoSpaceDN/>
              <w:adjustRightInd/>
              <w:spacing w:after="0"/>
              <w:textAlignment w:val="auto"/>
              <w:rPr>
                <w:rFonts w:ascii="Arial" w:eastAsia="宋体" w:hAnsi="Arial"/>
                <w:noProof/>
                <w:sz w:val="8"/>
                <w:szCs w:val="8"/>
                <w:lang w:eastAsia="en-US"/>
              </w:rPr>
            </w:pPr>
          </w:p>
        </w:tc>
      </w:tr>
    </w:tbl>
    <w:p w14:paraId="74A38FA6" w14:textId="77777777" w:rsidR="00A43323" w:rsidRPr="00936461" w:rsidRDefault="00A43323" w:rsidP="006323BD">
      <w:pPr>
        <w:rPr>
          <w:rFonts w:ascii="Arial" w:hAnsi="Arial"/>
        </w:rPr>
      </w:pPr>
    </w:p>
    <w:p w14:paraId="60177B1B" w14:textId="77777777" w:rsidR="00367814" w:rsidRDefault="00367814" w:rsidP="00367814">
      <w:pPr>
        <w:keepNext/>
        <w:keepLines/>
        <w:spacing w:before="180"/>
        <w:outlineLvl w:val="1"/>
        <w:rPr>
          <w:rFonts w:ascii="Arial" w:eastAsia="宋体" w:hAnsi="Arial"/>
          <w:sz w:val="32"/>
          <w:highlight w:val="yellow"/>
          <w:lang w:eastAsia="en-US"/>
        </w:rPr>
      </w:pPr>
      <w:bookmarkStart w:id="3" w:name="_Toc12750899"/>
      <w:bookmarkStart w:id="4" w:name="_Toc29382263"/>
      <w:bookmarkStart w:id="5" w:name="_Toc37093380"/>
      <w:bookmarkStart w:id="6" w:name="_Toc37238656"/>
      <w:bookmarkStart w:id="7" w:name="_Toc37238770"/>
      <w:bookmarkStart w:id="8" w:name="_Toc46488666"/>
      <w:bookmarkStart w:id="9" w:name="_Toc52574087"/>
      <w:bookmarkStart w:id="10" w:name="_Toc52574173"/>
      <w:bookmarkStart w:id="11" w:name="_Toc156055039"/>
      <w:r w:rsidRPr="00CB4498">
        <w:rPr>
          <w:rFonts w:ascii="Arial" w:eastAsia="宋体" w:hAnsi="Arial"/>
          <w:sz w:val="32"/>
          <w:highlight w:val="yellow"/>
          <w:lang w:eastAsia="en-US"/>
        </w:rPr>
        <w:lastRenderedPageBreak/>
        <w:t>&lt;Start of modification&gt;</w:t>
      </w:r>
    </w:p>
    <w:p w14:paraId="41CAB9A8" w14:textId="0C0DAD9F" w:rsidR="00A43323" w:rsidRPr="00936461" w:rsidRDefault="00A43323" w:rsidP="00342F83">
      <w:pPr>
        <w:pStyle w:val="4"/>
      </w:pPr>
      <w:r w:rsidRPr="00936461">
        <w:t>4.2.7.7</w:t>
      </w:r>
      <w:r w:rsidRPr="00936461">
        <w:tab/>
      </w:r>
      <w:proofErr w:type="spellStart"/>
      <w:r w:rsidRPr="00936461">
        <w:rPr>
          <w:i/>
        </w:rPr>
        <w:t>FeatureSetUplink</w:t>
      </w:r>
      <w:proofErr w:type="spellEnd"/>
      <w:r w:rsidRPr="00936461">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065942F" w14:textId="58FD2A99" w:rsidTr="0026000E">
        <w:trPr>
          <w:cantSplit/>
          <w:tblHeader/>
        </w:trPr>
        <w:tc>
          <w:tcPr>
            <w:tcW w:w="6917" w:type="dxa"/>
          </w:tcPr>
          <w:p w14:paraId="194140AB" w14:textId="788156EF" w:rsidR="00A43323" w:rsidRPr="00936461" w:rsidRDefault="00A43323" w:rsidP="00342F83">
            <w:pPr>
              <w:pStyle w:val="TAH"/>
            </w:pPr>
            <w:r w:rsidRPr="00936461">
              <w:lastRenderedPageBreak/>
              <w:t>Definitions for parameters</w:t>
            </w:r>
          </w:p>
        </w:tc>
        <w:tc>
          <w:tcPr>
            <w:tcW w:w="709" w:type="dxa"/>
          </w:tcPr>
          <w:p w14:paraId="775AA367" w14:textId="7B81B7D3" w:rsidR="00A43323" w:rsidRPr="00936461" w:rsidRDefault="00A43323" w:rsidP="00342F83">
            <w:pPr>
              <w:pStyle w:val="TAH"/>
            </w:pPr>
            <w:r w:rsidRPr="00936461">
              <w:t>Per</w:t>
            </w:r>
          </w:p>
        </w:tc>
        <w:tc>
          <w:tcPr>
            <w:tcW w:w="567" w:type="dxa"/>
          </w:tcPr>
          <w:p w14:paraId="6B3BAAF7" w14:textId="60D60C34" w:rsidR="00A43323" w:rsidRPr="00936461" w:rsidRDefault="00A43323" w:rsidP="00342F83">
            <w:pPr>
              <w:pStyle w:val="TAH"/>
            </w:pPr>
            <w:r w:rsidRPr="00936461">
              <w:t>M</w:t>
            </w:r>
          </w:p>
        </w:tc>
        <w:tc>
          <w:tcPr>
            <w:tcW w:w="709" w:type="dxa"/>
          </w:tcPr>
          <w:p w14:paraId="6B1AAC01" w14:textId="32AF070D" w:rsidR="00A43323" w:rsidRPr="00936461" w:rsidRDefault="00A43323" w:rsidP="00342F83">
            <w:pPr>
              <w:pStyle w:val="TAH"/>
            </w:pPr>
            <w:r w:rsidRPr="00936461">
              <w:t>FDD</w:t>
            </w:r>
            <w:r w:rsidR="0062184B" w:rsidRPr="00936461">
              <w:t>-</w:t>
            </w:r>
            <w:r w:rsidRPr="00936461">
              <w:t>TDD</w:t>
            </w:r>
          </w:p>
          <w:p w14:paraId="7945A051" w14:textId="5CCF9317" w:rsidR="00A43323" w:rsidRPr="00936461" w:rsidRDefault="00A43323" w:rsidP="00342F83">
            <w:pPr>
              <w:pStyle w:val="TAH"/>
            </w:pPr>
            <w:r w:rsidRPr="00936461">
              <w:t>DIFF</w:t>
            </w:r>
          </w:p>
        </w:tc>
        <w:tc>
          <w:tcPr>
            <w:tcW w:w="728" w:type="dxa"/>
          </w:tcPr>
          <w:p w14:paraId="7F242A4C" w14:textId="1C9CCED3" w:rsidR="00A43323" w:rsidRPr="00936461" w:rsidRDefault="00A43323" w:rsidP="00342F83">
            <w:pPr>
              <w:pStyle w:val="TAH"/>
            </w:pPr>
            <w:r w:rsidRPr="00936461">
              <w:t>FR1</w:t>
            </w:r>
            <w:r w:rsidR="00B1646F" w:rsidRPr="00936461">
              <w:t>-</w:t>
            </w:r>
            <w:r w:rsidRPr="00936461">
              <w:t>FR2</w:t>
            </w:r>
          </w:p>
          <w:p w14:paraId="2977B4F3" w14:textId="7C7CC0CB" w:rsidR="00A43323" w:rsidRPr="00936461" w:rsidRDefault="00A43323" w:rsidP="00342F83">
            <w:pPr>
              <w:pStyle w:val="TAH"/>
            </w:pPr>
            <w:r w:rsidRPr="00936461">
              <w:t>DIFF</w:t>
            </w:r>
          </w:p>
        </w:tc>
      </w:tr>
      <w:tr w:rsidR="00936461" w:rsidRPr="00936461" w14:paraId="3E24F636" w14:textId="7ECF6FA0" w:rsidTr="0026000E">
        <w:trPr>
          <w:cantSplit/>
          <w:tblHeader/>
        </w:trPr>
        <w:tc>
          <w:tcPr>
            <w:tcW w:w="6917" w:type="dxa"/>
          </w:tcPr>
          <w:p w14:paraId="03F2BAFA" w14:textId="666AE381" w:rsidR="001F7FB0" w:rsidRPr="00936461" w:rsidRDefault="001F7FB0" w:rsidP="001F7FB0">
            <w:pPr>
              <w:pStyle w:val="TAL"/>
              <w:rPr>
                <w:b/>
                <w:i/>
              </w:rPr>
            </w:pPr>
            <w:proofErr w:type="spellStart"/>
            <w:r w:rsidRPr="00936461">
              <w:rPr>
                <w:b/>
                <w:i/>
              </w:rPr>
              <w:t>scalingFactor</w:t>
            </w:r>
            <w:proofErr w:type="spellEnd"/>
          </w:p>
          <w:p w14:paraId="11FBAB84" w14:textId="2D9E3C06" w:rsidR="001F7FB0" w:rsidRPr="00936461" w:rsidRDefault="001F7FB0" w:rsidP="001F7FB0">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36461" w:rsidRDefault="001F7FB0" w:rsidP="001F7FB0">
            <w:pPr>
              <w:pStyle w:val="TAL"/>
              <w:jc w:val="center"/>
            </w:pPr>
            <w:r w:rsidRPr="00936461">
              <w:t>FS</w:t>
            </w:r>
          </w:p>
        </w:tc>
        <w:tc>
          <w:tcPr>
            <w:tcW w:w="567" w:type="dxa"/>
          </w:tcPr>
          <w:p w14:paraId="4996D909" w14:textId="7EBAE7C5" w:rsidR="001F7FB0" w:rsidRPr="00936461" w:rsidRDefault="001F7FB0" w:rsidP="001F7FB0">
            <w:pPr>
              <w:pStyle w:val="TAL"/>
              <w:jc w:val="center"/>
            </w:pPr>
            <w:r w:rsidRPr="00936461">
              <w:t>No</w:t>
            </w:r>
          </w:p>
        </w:tc>
        <w:tc>
          <w:tcPr>
            <w:tcW w:w="709" w:type="dxa"/>
          </w:tcPr>
          <w:p w14:paraId="3B111BBE" w14:textId="1C916AC0" w:rsidR="001F7FB0" w:rsidRPr="00936461" w:rsidRDefault="001F7FB0" w:rsidP="001F7FB0">
            <w:pPr>
              <w:pStyle w:val="TAL"/>
              <w:jc w:val="center"/>
            </w:pPr>
            <w:r w:rsidRPr="00936461">
              <w:rPr>
                <w:bCs/>
                <w:iCs/>
              </w:rPr>
              <w:t>N/A</w:t>
            </w:r>
          </w:p>
        </w:tc>
        <w:tc>
          <w:tcPr>
            <w:tcW w:w="728" w:type="dxa"/>
          </w:tcPr>
          <w:p w14:paraId="1A6209F7" w14:textId="0402E9C9" w:rsidR="001F7FB0" w:rsidRPr="00936461" w:rsidRDefault="001F7FB0" w:rsidP="001F7FB0">
            <w:pPr>
              <w:pStyle w:val="TAL"/>
              <w:jc w:val="center"/>
            </w:pPr>
            <w:r w:rsidRPr="00936461">
              <w:rPr>
                <w:bCs/>
                <w:iCs/>
              </w:rPr>
              <w:t>N/A</w:t>
            </w:r>
          </w:p>
        </w:tc>
      </w:tr>
      <w:tr w:rsidR="00936461" w:rsidRPr="00936461" w14:paraId="7F672EE7" w14:textId="76236270" w:rsidTr="0026000E">
        <w:trPr>
          <w:cantSplit/>
          <w:tblHeader/>
        </w:trPr>
        <w:tc>
          <w:tcPr>
            <w:tcW w:w="6917" w:type="dxa"/>
          </w:tcPr>
          <w:p w14:paraId="2B065946" w14:textId="7CF8C3BB" w:rsidR="001F7FB0" w:rsidRPr="00936461" w:rsidRDefault="001F7FB0" w:rsidP="001F7FB0">
            <w:pPr>
              <w:pStyle w:val="TAL"/>
              <w:rPr>
                <w:b/>
                <w:i/>
              </w:rPr>
            </w:pPr>
            <w:r w:rsidRPr="00936461">
              <w:rPr>
                <w:b/>
                <w:i/>
              </w:rPr>
              <w:t>cbgPUSCH-ProcessingType1-DifferentTB-PerSlot</w:t>
            </w:r>
            <w:r w:rsidR="008C7055" w:rsidRPr="00936461">
              <w:rPr>
                <w:b/>
                <w:i/>
              </w:rPr>
              <w:t>-r16</w:t>
            </w:r>
          </w:p>
          <w:p w14:paraId="2D9B9C3C" w14:textId="64DB84D6" w:rsidR="001F7FB0" w:rsidRPr="00936461" w:rsidRDefault="001F7FB0" w:rsidP="001F7FB0">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36461" w:rsidRDefault="001F7FB0" w:rsidP="001F7FB0">
            <w:pPr>
              <w:pStyle w:val="TAL"/>
              <w:jc w:val="center"/>
            </w:pPr>
            <w:r w:rsidRPr="00936461">
              <w:t>FS</w:t>
            </w:r>
          </w:p>
        </w:tc>
        <w:tc>
          <w:tcPr>
            <w:tcW w:w="567" w:type="dxa"/>
          </w:tcPr>
          <w:p w14:paraId="44DC3B73" w14:textId="2409C66F" w:rsidR="001F7FB0" w:rsidRPr="00936461" w:rsidRDefault="001F7FB0" w:rsidP="001F7FB0">
            <w:pPr>
              <w:pStyle w:val="TAL"/>
              <w:jc w:val="center"/>
            </w:pPr>
            <w:r w:rsidRPr="00936461">
              <w:t>No</w:t>
            </w:r>
          </w:p>
        </w:tc>
        <w:tc>
          <w:tcPr>
            <w:tcW w:w="709" w:type="dxa"/>
          </w:tcPr>
          <w:p w14:paraId="4FE1758E" w14:textId="102B9488" w:rsidR="001F7FB0" w:rsidRPr="00936461" w:rsidRDefault="001F7FB0" w:rsidP="001F7FB0">
            <w:pPr>
              <w:pStyle w:val="TAL"/>
              <w:jc w:val="center"/>
            </w:pPr>
            <w:r w:rsidRPr="00936461">
              <w:rPr>
                <w:bCs/>
                <w:iCs/>
              </w:rPr>
              <w:t>N/A</w:t>
            </w:r>
          </w:p>
        </w:tc>
        <w:tc>
          <w:tcPr>
            <w:tcW w:w="728" w:type="dxa"/>
          </w:tcPr>
          <w:p w14:paraId="1767AD11" w14:textId="293BCC8F" w:rsidR="001F7FB0" w:rsidRPr="00936461" w:rsidRDefault="001F7FB0" w:rsidP="001F7FB0">
            <w:pPr>
              <w:pStyle w:val="TAL"/>
              <w:jc w:val="center"/>
            </w:pPr>
            <w:r w:rsidRPr="00936461">
              <w:rPr>
                <w:bCs/>
                <w:iCs/>
              </w:rPr>
              <w:t>N/A</w:t>
            </w:r>
          </w:p>
        </w:tc>
      </w:tr>
      <w:tr w:rsidR="00936461" w:rsidRPr="00936461" w14:paraId="0E169D2D" w14:textId="6E9E7DFB" w:rsidTr="0026000E">
        <w:trPr>
          <w:cantSplit/>
          <w:tblHeader/>
        </w:trPr>
        <w:tc>
          <w:tcPr>
            <w:tcW w:w="6917" w:type="dxa"/>
          </w:tcPr>
          <w:p w14:paraId="347F49EE" w14:textId="46F45AE5" w:rsidR="001F7FB0" w:rsidRPr="00936461" w:rsidRDefault="001F7FB0" w:rsidP="001F7FB0">
            <w:pPr>
              <w:pStyle w:val="TAL"/>
              <w:rPr>
                <w:b/>
                <w:i/>
              </w:rPr>
            </w:pPr>
            <w:r w:rsidRPr="00936461">
              <w:rPr>
                <w:b/>
                <w:i/>
              </w:rPr>
              <w:t>cbgPUSCH-ProcessingType2-DifferentTB-PerSlot</w:t>
            </w:r>
            <w:r w:rsidR="008C7055" w:rsidRPr="00936461">
              <w:rPr>
                <w:b/>
                <w:i/>
              </w:rPr>
              <w:t>-r16</w:t>
            </w:r>
          </w:p>
          <w:p w14:paraId="12440C9A" w14:textId="1ED86432" w:rsidR="001F7FB0" w:rsidRPr="00936461" w:rsidRDefault="001F7FB0" w:rsidP="001F7FB0">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36461" w:rsidRDefault="001F7FB0" w:rsidP="001F7FB0">
            <w:pPr>
              <w:pStyle w:val="TAL"/>
              <w:jc w:val="center"/>
            </w:pPr>
            <w:r w:rsidRPr="00936461">
              <w:t>FS</w:t>
            </w:r>
          </w:p>
        </w:tc>
        <w:tc>
          <w:tcPr>
            <w:tcW w:w="567" w:type="dxa"/>
          </w:tcPr>
          <w:p w14:paraId="4DAAE685" w14:textId="4D369473" w:rsidR="001F7FB0" w:rsidRPr="00936461" w:rsidRDefault="001F7FB0" w:rsidP="001F7FB0">
            <w:pPr>
              <w:pStyle w:val="TAL"/>
              <w:jc w:val="center"/>
            </w:pPr>
            <w:r w:rsidRPr="00936461">
              <w:t>No</w:t>
            </w:r>
          </w:p>
        </w:tc>
        <w:tc>
          <w:tcPr>
            <w:tcW w:w="709" w:type="dxa"/>
          </w:tcPr>
          <w:p w14:paraId="305A5B07" w14:textId="41D2E524" w:rsidR="001F7FB0" w:rsidRPr="00936461" w:rsidRDefault="001F7FB0" w:rsidP="001F7FB0">
            <w:pPr>
              <w:pStyle w:val="TAL"/>
              <w:jc w:val="center"/>
            </w:pPr>
            <w:r w:rsidRPr="00936461">
              <w:rPr>
                <w:bCs/>
                <w:iCs/>
              </w:rPr>
              <w:t>N/A</w:t>
            </w:r>
          </w:p>
        </w:tc>
        <w:tc>
          <w:tcPr>
            <w:tcW w:w="728" w:type="dxa"/>
          </w:tcPr>
          <w:p w14:paraId="1562E5CD" w14:textId="63A290EB" w:rsidR="001F7FB0" w:rsidRPr="00936461" w:rsidRDefault="001F7FB0" w:rsidP="001F7FB0">
            <w:pPr>
              <w:pStyle w:val="TAL"/>
              <w:jc w:val="center"/>
            </w:pPr>
            <w:r w:rsidRPr="00936461">
              <w:rPr>
                <w:bCs/>
                <w:iCs/>
              </w:rPr>
              <w:t>N/A</w:t>
            </w:r>
          </w:p>
        </w:tc>
      </w:tr>
      <w:tr w:rsidR="00936461" w:rsidRPr="00936461" w14:paraId="41E9111C" w14:textId="48109E9F" w:rsidTr="0026000E">
        <w:trPr>
          <w:cantSplit/>
          <w:tblHeader/>
        </w:trPr>
        <w:tc>
          <w:tcPr>
            <w:tcW w:w="6917" w:type="dxa"/>
          </w:tcPr>
          <w:p w14:paraId="14988790" w14:textId="1CDC9470" w:rsidR="00172633" w:rsidRPr="00936461" w:rsidRDefault="00172633" w:rsidP="00172633">
            <w:pPr>
              <w:pStyle w:val="TAL"/>
              <w:rPr>
                <w:b/>
                <w:i/>
              </w:rPr>
            </w:pPr>
            <w:r w:rsidRPr="00936461">
              <w:rPr>
                <w:b/>
                <w:i/>
              </w:rPr>
              <w:t>crossCarrierSchedulingProcessing-DiffSCS-r16</w:t>
            </w:r>
          </w:p>
          <w:p w14:paraId="3A956C57" w14:textId="5DB65091" w:rsidR="00172633" w:rsidRPr="00936461" w:rsidRDefault="00172633" w:rsidP="00172633">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36461" w:rsidRDefault="00172633" w:rsidP="00172633">
            <w:pPr>
              <w:pStyle w:val="TAL"/>
              <w:jc w:val="center"/>
            </w:pPr>
            <w:r w:rsidRPr="00936461">
              <w:t>FS</w:t>
            </w:r>
          </w:p>
        </w:tc>
        <w:tc>
          <w:tcPr>
            <w:tcW w:w="567" w:type="dxa"/>
          </w:tcPr>
          <w:p w14:paraId="2DB2BC31" w14:textId="64FB0A37" w:rsidR="00172633" w:rsidRPr="00936461" w:rsidRDefault="00172633" w:rsidP="00172633">
            <w:pPr>
              <w:pStyle w:val="TAL"/>
              <w:jc w:val="center"/>
            </w:pPr>
            <w:r w:rsidRPr="00936461">
              <w:t>No</w:t>
            </w:r>
          </w:p>
        </w:tc>
        <w:tc>
          <w:tcPr>
            <w:tcW w:w="709" w:type="dxa"/>
          </w:tcPr>
          <w:p w14:paraId="3CEA7EB0" w14:textId="2B7CBF47" w:rsidR="00172633" w:rsidRPr="00936461" w:rsidRDefault="00172633" w:rsidP="00172633">
            <w:pPr>
              <w:pStyle w:val="TAL"/>
              <w:jc w:val="center"/>
              <w:rPr>
                <w:bCs/>
                <w:iCs/>
              </w:rPr>
            </w:pPr>
            <w:r w:rsidRPr="00936461">
              <w:rPr>
                <w:bCs/>
                <w:iCs/>
              </w:rPr>
              <w:t>N/A</w:t>
            </w:r>
          </w:p>
        </w:tc>
        <w:tc>
          <w:tcPr>
            <w:tcW w:w="728" w:type="dxa"/>
          </w:tcPr>
          <w:p w14:paraId="0B0B0C71" w14:textId="2C4AAE62" w:rsidR="00172633" w:rsidRPr="00936461" w:rsidRDefault="00172633" w:rsidP="00172633">
            <w:pPr>
              <w:pStyle w:val="TAL"/>
              <w:jc w:val="center"/>
              <w:rPr>
                <w:bCs/>
                <w:iCs/>
              </w:rPr>
            </w:pPr>
            <w:r w:rsidRPr="00936461">
              <w:rPr>
                <w:bCs/>
                <w:iCs/>
              </w:rPr>
              <w:t>N/A</w:t>
            </w:r>
          </w:p>
        </w:tc>
      </w:tr>
      <w:tr w:rsidR="00936461" w:rsidRPr="00936461" w14:paraId="308EA64D" w14:textId="4827AB93" w:rsidTr="0026000E">
        <w:trPr>
          <w:cantSplit/>
          <w:tblHeader/>
        </w:trPr>
        <w:tc>
          <w:tcPr>
            <w:tcW w:w="6917" w:type="dxa"/>
          </w:tcPr>
          <w:p w14:paraId="254232A5" w14:textId="26271D7D" w:rsidR="001F7FB0" w:rsidRPr="00936461" w:rsidRDefault="001F7FB0" w:rsidP="001F7FB0">
            <w:pPr>
              <w:pStyle w:val="TAL"/>
              <w:rPr>
                <w:b/>
                <w:i/>
              </w:rPr>
            </w:pPr>
            <w:proofErr w:type="spellStart"/>
            <w:r w:rsidRPr="00936461">
              <w:rPr>
                <w:b/>
                <w:i/>
              </w:rPr>
              <w:t>dynamicSwitchSUL</w:t>
            </w:r>
            <w:proofErr w:type="spellEnd"/>
          </w:p>
          <w:p w14:paraId="779DA4C0" w14:textId="524BB399" w:rsidR="001F7FB0" w:rsidRPr="00936461" w:rsidRDefault="001F7FB0" w:rsidP="001F7FB0">
            <w:pPr>
              <w:pStyle w:val="TAL"/>
            </w:pPr>
            <w:r w:rsidRPr="00936461">
              <w:t>Indicates whether the UE supports supplemental uplink with dynamic switch (DCI based selection of PUSCH carrier).</w:t>
            </w:r>
            <w:r w:rsidR="0020039B" w:rsidRPr="00936461">
              <w:t xml:space="preserve"> The UE supports this among a carrier on a band X and a band Y if it sets this capability parameter for both band X and band Y.</w:t>
            </w:r>
          </w:p>
        </w:tc>
        <w:tc>
          <w:tcPr>
            <w:tcW w:w="709" w:type="dxa"/>
          </w:tcPr>
          <w:p w14:paraId="75C65E85" w14:textId="5311E45B" w:rsidR="001F7FB0" w:rsidRPr="00936461" w:rsidRDefault="001F7FB0" w:rsidP="001F7FB0">
            <w:pPr>
              <w:pStyle w:val="TAL"/>
              <w:jc w:val="center"/>
            </w:pPr>
            <w:r w:rsidRPr="00936461">
              <w:rPr>
                <w:lang w:eastAsia="ko-KR"/>
              </w:rPr>
              <w:t>FS</w:t>
            </w:r>
          </w:p>
        </w:tc>
        <w:tc>
          <w:tcPr>
            <w:tcW w:w="567" w:type="dxa"/>
          </w:tcPr>
          <w:p w14:paraId="56250F6C" w14:textId="6D820E9F" w:rsidR="001F7FB0" w:rsidRPr="00936461" w:rsidRDefault="001F7FB0" w:rsidP="001F7FB0">
            <w:pPr>
              <w:pStyle w:val="TAL"/>
              <w:jc w:val="center"/>
            </w:pPr>
            <w:r w:rsidRPr="00936461">
              <w:t>No</w:t>
            </w:r>
          </w:p>
        </w:tc>
        <w:tc>
          <w:tcPr>
            <w:tcW w:w="709" w:type="dxa"/>
          </w:tcPr>
          <w:p w14:paraId="66CD8CDB" w14:textId="5BA030CB" w:rsidR="001F7FB0" w:rsidRPr="00936461" w:rsidRDefault="001F7FB0" w:rsidP="001F7FB0">
            <w:pPr>
              <w:pStyle w:val="TAL"/>
              <w:jc w:val="center"/>
            </w:pPr>
            <w:r w:rsidRPr="00936461">
              <w:rPr>
                <w:bCs/>
                <w:iCs/>
              </w:rPr>
              <w:t>N/A</w:t>
            </w:r>
          </w:p>
        </w:tc>
        <w:tc>
          <w:tcPr>
            <w:tcW w:w="728" w:type="dxa"/>
          </w:tcPr>
          <w:p w14:paraId="76A1999A" w14:textId="6BF59A27" w:rsidR="001F7FB0" w:rsidRPr="00936461" w:rsidRDefault="001F7FB0" w:rsidP="001F7FB0">
            <w:pPr>
              <w:pStyle w:val="TAL"/>
              <w:jc w:val="center"/>
            </w:pPr>
            <w:r w:rsidRPr="00936461">
              <w:rPr>
                <w:bCs/>
                <w:iCs/>
              </w:rPr>
              <w:t>N/A</w:t>
            </w:r>
          </w:p>
        </w:tc>
      </w:tr>
      <w:tr w:rsidR="00936461" w:rsidRPr="00936461" w14:paraId="3F167C08" w14:textId="77777777" w:rsidTr="007249E3">
        <w:trPr>
          <w:cantSplit/>
          <w:tblHeader/>
        </w:trPr>
        <w:tc>
          <w:tcPr>
            <w:tcW w:w="6917" w:type="dxa"/>
          </w:tcPr>
          <w:p w14:paraId="2646BB94" w14:textId="77777777" w:rsidR="00CC62ED" w:rsidRPr="00936461" w:rsidRDefault="00CC62ED" w:rsidP="007249E3">
            <w:pPr>
              <w:pStyle w:val="TAL"/>
              <w:rPr>
                <w:b/>
                <w:i/>
              </w:rPr>
            </w:pPr>
            <w:r w:rsidRPr="00936461">
              <w:rPr>
                <w:b/>
                <w:i/>
              </w:rPr>
              <w:t>extendedDC-LocationReport-r17</w:t>
            </w:r>
          </w:p>
          <w:p w14:paraId="0296EC1E" w14:textId="77777777" w:rsidR="00CC62ED" w:rsidRPr="00936461" w:rsidRDefault="00CC62ED" w:rsidP="007249E3">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36461" w:rsidRDefault="00CC62ED" w:rsidP="007249E3">
            <w:pPr>
              <w:pStyle w:val="TAL"/>
              <w:jc w:val="center"/>
              <w:rPr>
                <w:lang w:eastAsia="ko-KR"/>
              </w:rPr>
            </w:pPr>
            <w:r w:rsidRPr="00936461">
              <w:rPr>
                <w:lang w:eastAsia="ko-KR"/>
              </w:rPr>
              <w:t>FS</w:t>
            </w:r>
          </w:p>
        </w:tc>
        <w:tc>
          <w:tcPr>
            <w:tcW w:w="567" w:type="dxa"/>
          </w:tcPr>
          <w:p w14:paraId="088FB2E3" w14:textId="77777777" w:rsidR="00CC62ED" w:rsidRPr="00936461" w:rsidRDefault="00CC62ED" w:rsidP="007249E3">
            <w:pPr>
              <w:pStyle w:val="TAL"/>
              <w:jc w:val="center"/>
            </w:pPr>
            <w:r w:rsidRPr="00936461">
              <w:t>No</w:t>
            </w:r>
          </w:p>
        </w:tc>
        <w:tc>
          <w:tcPr>
            <w:tcW w:w="709" w:type="dxa"/>
          </w:tcPr>
          <w:p w14:paraId="0BCE5F3F" w14:textId="77777777" w:rsidR="00CC62ED" w:rsidRPr="00936461" w:rsidRDefault="00CC62ED" w:rsidP="007249E3">
            <w:pPr>
              <w:pStyle w:val="TAL"/>
              <w:jc w:val="center"/>
              <w:rPr>
                <w:bCs/>
                <w:iCs/>
              </w:rPr>
            </w:pPr>
            <w:r w:rsidRPr="00936461">
              <w:rPr>
                <w:bCs/>
                <w:iCs/>
              </w:rPr>
              <w:t>N/A</w:t>
            </w:r>
          </w:p>
        </w:tc>
        <w:tc>
          <w:tcPr>
            <w:tcW w:w="728" w:type="dxa"/>
          </w:tcPr>
          <w:p w14:paraId="0728B0E2" w14:textId="77777777" w:rsidR="00CC62ED" w:rsidRPr="00936461" w:rsidRDefault="00CC62ED" w:rsidP="007249E3">
            <w:pPr>
              <w:pStyle w:val="TAL"/>
              <w:jc w:val="center"/>
              <w:rPr>
                <w:bCs/>
                <w:iCs/>
              </w:rPr>
            </w:pPr>
            <w:r w:rsidRPr="00936461">
              <w:rPr>
                <w:bCs/>
                <w:iCs/>
              </w:rPr>
              <w:t>N/A</w:t>
            </w:r>
          </w:p>
        </w:tc>
      </w:tr>
      <w:tr w:rsidR="00936461" w:rsidRPr="00936461" w14:paraId="5B9ABC8B" w14:textId="1648D5C6" w:rsidTr="0026000E">
        <w:trPr>
          <w:cantSplit/>
          <w:tblHeader/>
        </w:trPr>
        <w:tc>
          <w:tcPr>
            <w:tcW w:w="6917" w:type="dxa"/>
          </w:tcPr>
          <w:p w14:paraId="6B8EAD77" w14:textId="2A4F9367" w:rsidR="001F7FB0" w:rsidRPr="00936461" w:rsidRDefault="001F7FB0" w:rsidP="001F7FB0">
            <w:pPr>
              <w:pStyle w:val="TAL"/>
              <w:rPr>
                <w:b/>
                <w:i/>
              </w:rPr>
            </w:pPr>
            <w:proofErr w:type="spellStart"/>
            <w:r w:rsidRPr="00936461">
              <w:rPr>
                <w:b/>
                <w:i/>
              </w:rPr>
              <w:t>featureSetListPerUplinkCC</w:t>
            </w:r>
            <w:proofErr w:type="spellEnd"/>
          </w:p>
          <w:p w14:paraId="5BA191BC" w14:textId="5C059347" w:rsidR="001F7FB0" w:rsidRPr="00936461" w:rsidRDefault="001F7FB0" w:rsidP="001F7FB0">
            <w:pPr>
              <w:pStyle w:val="TAL"/>
            </w:pPr>
            <w:r w:rsidRPr="00936461">
              <w:rPr>
                <w:rFonts w:cs="Arial"/>
                <w:szCs w:val="18"/>
              </w:rPr>
              <w:t xml:space="preserve">Indicates which features the UE supports on the individual UL carriers of the feature set (and hence of a band entry that refer to the feature set) by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36461" w:rsidRDefault="001F7FB0" w:rsidP="001F7FB0">
            <w:pPr>
              <w:pStyle w:val="TAL"/>
              <w:jc w:val="center"/>
            </w:pPr>
            <w:r w:rsidRPr="00936461">
              <w:t>FS</w:t>
            </w:r>
          </w:p>
        </w:tc>
        <w:tc>
          <w:tcPr>
            <w:tcW w:w="567" w:type="dxa"/>
          </w:tcPr>
          <w:p w14:paraId="7A0708E6" w14:textId="45411D91" w:rsidR="001F7FB0" w:rsidRPr="00936461" w:rsidRDefault="001F7FB0" w:rsidP="001F7FB0">
            <w:pPr>
              <w:pStyle w:val="TAL"/>
              <w:jc w:val="center"/>
            </w:pPr>
            <w:r w:rsidRPr="00936461">
              <w:t>N/A</w:t>
            </w:r>
          </w:p>
        </w:tc>
        <w:tc>
          <w:tcPr>
            <w:tcW w:w="709" w:type="dxa"/>
          </w:tcPr>
          <w:p w14:paraId="7AED5E1B" w14:textId="2F5C152D" w:rsidR="001F7FB0" w:rsidRPr="00936461" w:rsidRDefault="001F7FB0" w:rsidP="001F7FB0">
            <w:pPr>
              <w:pStyle w:val="TAL"/>
              <w:jc w:val="center"/>
            </w:pPr>
            <w:r w:rsidRPr="00936461">
              <w:rPr>
                <w:bCs/>
                <w:iCs/>
              </w:rPr>
              <w:t>N/A</w:t>
            </w:r>
          </w:p>
        </w:tc>
        <w:tc>
          <w:tcPr>
            <w:tcW w:w="728" w:type="dxa"/>
          </w:tcPr>
          <w:p w14:paraId="7F402A11" w14:textId="2E874402" w:rsidR="001F7FB0" w:rsidRPr="00936461" w:rsidRDefault="001F7FB0" w:rsidP="001F7FB0">
            <w:pPr>
              <w:pStyle w:val="TAL"/>
              <w:jc w:val="center"/>
            </w:pPr>
            <w:r w:rsidRPr="00936461">
              <w:rPr>
                <w:bCs/>
                <w:iCs/>
              </w:rPr>
              <w:t>N/A</w:t>
            </w:r>
          </w:p>
        </w:tc>
      </w:tr>
      <w:tr w:rsidR="00936461" w:rsidRPr="00936461" w14:paraId="637D78B8" w14:textId="77777777" w:rsidTr="007249E3">
        <w:trPr>
          <w:cantSplit/>
          <w:tblHeader/>
        </w:trPr>
        <w:tc>
          <w:tcPr>
            <w:tcW w:w="6917" w:type="dxa"/>
          </w:tcPr>
          <w:p w14:paraId="18A39A17" w14:textId="77777777" w:rsidR="00CC62ED" w:rsidRPr="00936461" w:rsidRDefault="00CC62ED" w:rsidP="007249E3">
            <w:pPr>
              <w:pStyle w:val="TAL"/>
              <w:rPr>
                <w:b/>
                <w:i/>
              </w:rPr>
            </w:pPr>
            <w:r w:rsidRPr="00936461">
              <w:rPr>
                <w:b/>
                <w:i/>
              </w:rPr>
              <w:t>interSubslotFreqHopping-PUCCH-r17</w:t>
            </w:r>
          </w:p>
          <w:p w14:paraId="575B1D00" w14:textId="77777777" w:rsidR="00CC62ED" w:rsidRPr="00936461" w:rsidRDefault="00CC62ED" w:rsidP="007249E3">
            <w:pPr>
              <w:pStyle w:val="TAL"/>
              <w:rPr>
                <w:rFonts w:cs="Arial"/>
                <w:bCs/>
                <w:iCs/>
                <w:szCs w:val="18"/>
              </w:rPr>
            </w:pPr>
            <w:r w:rsidRPr="00936461">
              <w:t>Indicates whether the UE supports inter-</w:t>
            </w:r>
            <w:proofErr w:type="spellStart"/>
            <w:r w:rsidRPr="00936461">
              <w:t>subslot</w:t>
            </w:r>
            <w:proofErr w:type="spellEnd"/>
            <w:r w:rsidRPr="00936461">
              <w:t xml:space="preserve"> frequency hopping for PUCCH repetitions </w:t>
            </w:r>
            <w:r w:rsidRPr="00936461">
              <w:rPr>
                <w:rFonts w:cs="Arial"/>
                <w:bCs/>
                <w:iCs/>
                <w:szCs w:val="18"/>
              </w:rPr>
              <w:t>comprised of the following functional components:</w:t>
            </w:r>
          </w:p>
          <w:p w14:paraId="5D746F20"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Formats 0, 1, 2, 3 and 4 for 7OS slot-based PUCCH configurations;</w:t>
            </w:r>
          </w:p>
          <w:p w14:paraId="3DFA3F19"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 0 and Format 2 for 2OS slot-based PUCCH configurations.</w:t>
            </w:r>
          </w:p>
          <w:p w14:paraId="44537028" w14:textId="77777777" w:rsidR="00F54E64" w:rsidRPr="00936461" w:rsidRDefault="00F54E64" w:rsidP="0036510F">
            <w:pPr>
              <w:pStyle w:val="TAL"/>
            </w:pPr>
          </w:p>
          <w:p w14:paraId="56D80E91" w14:textId="500292B6" w:rsidR="00CC62ED" w:rsidRPr="00936461" w:rsidRDefault="00F54E64" w:rsidP="0036510F">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39B3B8C0" w14:textId="77777777" w:rsidR="00CC62ED" w:rsidRPr="00936461" w:rsidRDefault="00CC62ED" w:rsidP="007249E3">
            <w:pPr>
              <w:pStyle w:val="TAL"/>
              <w:jc w:val="center"/>
              <w:rPr>
                <w:bCs/>
                <w:iCs/>
              </w:rPr>
            </w:pPr>
            <w:r w:rsidRPr="00936461">
              <w:t>FS</w:t>
            </w:r>
          </w:p>
        </w:tc>
        <w:tc>
          <w:tcPr>
            <w:tcW w:w="567" w:type="dxa"/>
          </w:tcPr>
          <w:p w14:paraId="3EC3830E" w14:textId="77777777" w:rsidR="00CC62ED" w:rsidRPr="00936461" w:rsidRDefault="00CC62ED" w:rsidP="007249E3">
            <w:pPr>
              <w:pStyle w:val="TAL"/>
              <w:jc w:val="center"/>
              <w:rPr>
                <w:bCs/>
                <w:iCs/>
              </w:rPr>
            </w:pPr>
            <w:r w:rsidRPr="00936461">
              <w:t>No</w:t>
            </w:r>
          </w:p>
        </w:tc>
        <w:tc>
          <w:tcPr>
            <w:tcW w:w="709" w:type="dxa"/>
          </w:tcPr>
          <w:p w14:paraId="6D8779BD" w14:textId="77777777" w:rsidR="00CC62ED" w:rsidRPr="00936461" w:rsidRDefault="00CC62ED" w:rsidP="007249E3">
            <w:pPr>
              <w:pStyle w:val="TAL"/>
              <w:jc w:val="center"/>
              <w:rPr>
                <w:bCs/>
                <w:iCs/>
              </w:rPr>
            </w:pPr>
            <w:r w:rsidRPr="00936461">
              <w:rPr>
                <w:bCs/>
                <w:iCs/>
              </w:rPr>
              <w:t>N/A</w:t>
            </w:r>
          </w:p>
        </w:tc>
        <w:tc>
          <w:tcPr>
            <w:tcW w:w="728" w:type="dxa"/>
          </w:tcPr>
          <w:p w14:paraId="015636B5" w14:textId="77777777" w:rsidR="00CC62ED" w:rsidRPr="00936461" w:rsidRDefault="00CC62ED" w:rsidP="007249E3">
            <w:pPr>
              <w:pStyle w:val="TAL"/>
              <w:jc w:val="center"/>
            </w:pPr>
            <w:r w:rsidRPr="00936461">
              <w:rPr>
                <w:bCs/>
                <w:iCs/>
              </w:rPr>
              <w:t>N/A</w:t>
            </w:r>
          </w:p>
        </w:tc>
      </w:tr>
      <w:tr w:rsidR="00936461" w:rsidRPr="00936461" w14:paraId="4BF37078" w14:textId="4C06D97C" w:rsidTr="0026000E">
        <w:trPr>
          <w:cantSplit/>
          <w:tblHeader/>
        </w:trPr>
        <w:tc>
          <w:tcPr>
            <w:tcW w:w="6917" w:type="dxa"/>
          </w:tcPr>
          <w:p w14:paraId="5A400FC3" w14:textId="2C29558A" w:rsidR="001F7FB0" w:rsidRPr="00936461" w:rsidRDefault="001F7FB0" w:rsidP="001F7FB0">
            <w:pPr>
              <w:pStyle w:val="TAL"/>
              <w:rPr>
                <w:b/>
                <w:bCs/>
                <w:i/>
                <w:iCs/>
              </w:rPr>
            </w:pPr>
            <w:proofErr w:type="spellStart"/>
            <w:r w:rsidRPr="00936461">
              <w:rPr>
                <w:b/>
                <w:bCs/>
                <w:i/>
                <w:iCs/>
              </w:rPr>
              <w:t>intraBandFreqSeparationUL</w:t>
            </w:r>
            <w:proofErr w:type="spellEnd"/>
            <w:r w:rsidR="00172633" w:rsidRPr="00936461">
              <w:rPr>
                <w:b/>
                <w:bCs/>
                <w:i/>
                <w:iCs/>
              </w:rPr>
              <w:t>, intraBandFreqSeparationUL-v16</w:t>
            </w:r>
            <w:r w:rsidR="00351E31" w:rsidRPr="00936461">
              <w:rPr>
                <w:b/>
                <w:bCs/>
                <w:i/>
                <w:iCs/>
              </w:rPr>
              <w:t>20</w:t>
            </w:r>
          </w:p>
          <w:p w14:paraId="66A9A1ED" w14:textId="4D0F66D6" w:rsidR="00172633" w:rsidRPr="00936461" w:rsidRDefault="001F7FB0" w:rsidP="00172633">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FeatureSetUplink</w:t>
            </w:r>
            <w:proofErr w:type="spellEnd"/>
            <w:r w:rsidRPr="00936461">
              <w:t xml:space="preserve"> of each band entry within a band.</w:t>
            </w:r>
            <w:r w:rsidRPr="00936461">
              <w:rPr>
                <w:bCs/>
                <w:iCs/>
              </w:rPr>
              <w:t xml:space="preserve"> </w:t>
            </w:r>
            <w:r w:rsidRPr="00936461">
              <w:t xml:space="preserve">The values </w:t>
            </w:r>
            <w:proofErr w:type="spellStart"/>
            <w:r w:rsidR="00172633" w:rsidRPr="00936461">
              <w:t>mhzX</w:t>
            </w:r>
            <w:proofErr w:type="spellEnd"/>
            <w:r w:rsidRPr="00936461">
              <w:t xml:space="preserve"> corresponds to the values </w:t>
            </w:r>
            <w:proofErr w:type="spellStart"/>
            <w:r w:rsidR="00172633" w:rsidRPr="00936461">
              <w:t>XMHz</w:t>
            </w:r>
            <w:proofErr w:type="spellEnd"/>
            <w:r w:rsidR="00172633" w:rsidRPr="00936461">
              <w:t xml:space="preserve"> </w:t>
            </w:r>
            <w:r w:rsidRPr="00936461">
              <w:t>defined in TS 38.101-2 [3]</w:t>
            </w:r>
            <w:r w:rsidRPr="00936461">
              <w:rPr>
                <w:bCs/>
                <w:iCs/>
              </w:rPr>
              <w:t>. It is mandatory to report for UE which supports UL non-contiguous CA in FR2.</w:t>
            </w:r>
          </w:p>
          <w:p w14:paraId="14B5E521" w14:textId="3748824D" w:rsidR="001F7FB0" w:rsidRPr="00936461" w:rsidRDefault="00172633" w:rsidP="00172633">
            <w:pPr>
              <w:pStyle w:val="TAL"/>
            </w:pPr>
            <w:r w:rsidRPr="00936461">
              <w:rPr>
                <w:rFonts w:cs="Arial"/>
                <w:iCs/>
                <w:szCs w:val="18"/>
              </w:rPr>
              <w:t xml:space="preserve">If the UE sets the field </w:t>
            </w:r>
            <w:r w:rsidRPr="00936461">
              <w:rPr>
                <w:rFonts w:cs="Arial"/>
                <w:i/>
                <w:iCs/>
                <w:szCs w:val="18"/>
              </w:rPr>
              <w:t>intraBandFreqSeparationUL-v16</w:t>
            </w:r>
            <w:r w:rsidR="00351E31" w:rsidRPr="00936461">
              <w:rPr>
                <w:rFonts w:cs="Arial"/>
                <w:i/>
                <w:iCs/>
                <w:szCs w:val="18"/>
              </w:rPr>
              <w:t>20</w:t>
            </w:r>
            <w:r w:rsidRPr="00936461">
              <w:rPr>
                <w:rFonts w:cs="Arial"/>
                <w:iCs/>
                <w:szCs w:val="18"/>
              </w:rPr>
              <w:t xml:space="preserve"> it shall set </w:t>
            </w:r>
            <w:proofErr w:type="spellStart"/>
            <w:r w:rsidRPr="00936461">
              <w:rPr>
                <w:rFonts w:cs="Arial"/>
                <w:i/>
                <w:iCs/>
                <w:szCs w:val="18"/>
              </w:rPr>
              <w:t>intraBandFreqSeparationUL</w:t>
            </w:r>
            <w:proofErr w:type="spellEnd"/>
            <w:r w:rsidRPr="00936461">
              <w:rPr>
                <w:rFonts w:cs="Arial"/>
                <w:i/>
                <w:iCs/>
                <w:szCs w:val="18"/>
              </w:rPr>
              <w:t xml:space="preserve"> </w:t>
            </w:r>
            <w:r w:rsidRPr="00936461">
              <w:rPr>
                <w:rFonts w:cs="Arial"/>
                <w:iCs/>
                <w:szCs w:val="18"/>
              </w:rPr>
              <w:t>(without suffix) to the nearest smaller value.</w:t>
            </w:r>
          </w:p>
        </w:tc>
        <w:tc>
          <w:tcPr>
            <w:tcW w:w="709" w:type="dxa"/>
          </w:tcPr>
          <w:p w14:paraId="2123E946" w14:textId="7D9F7D61" w:rsidR="001F7FB0" w:rsidRPr="00936461" w:rsidRDefault="001F7FB0" w:rsidP="001F7FB0">
            <w:pPr>
              <w:pStyle w:val="TAL"/>
              <w:jc w:val="center"/>
            </w:pPr>
            <w:r w:rsidRPr="00936461">
              <w:rPr>
                <w:bCs/>
                <w:iCs/>
              </w:rPr>
              <w:t>FS</w:t>
            </w:r>
          </w:p>
        </w:tc>
        <w:tc>
          <w:tcPr>
            <w:tcW w:w="567" w:type="dxa"/>
          </w:tcPr>
          <w:p w14:paraId="79B8E470" w14:textId="30389C50" w:rsidR="001F7FB0" w:rsidRPr="00936461" w:rsidRDefault="001F7FB0" w:rsidP="001F7FB0">
            <w:pPr>
              <w:pStyle w:val="TAL"/>
              <w:jc w:val="center"/>
            </w:pPr>
            <w:r w:rsidRPr="00936461">
              <w:rPr>
                <w:bCs/>
                <w:iCs/>
              </w:rPr>
              <w:t>CY</w:t>
            </w:r>
          </w:p>
        </w:tc>
        <w:tc>
          <w:tcPr>
            <w:tcW w:w="709" w:type="dxa"/>
          </w:tcPr>
          <w:p w14:paraId="45209DDD" w14:textId="2F63C069" w:rsidR="001F7FB0" w:rsidRPr="00936461" w:rsidRDefault="001F7FB0" w:rsidP="001F7FB0">
            <w:pPr>
              <w:pStyle w:val="TAL"/>
              <w:jc w:val="center"/>
            </w:pPr>
            <w:r w:rsidRPr="00936461">
              <w:rPr>
                <w:bCs/>
                <w:iCs/>
              </w:rPr>
              <w:t>N/A</w:t>
            </w:r>
          </w:p>
        </w:tc>
        <w:tc>
          <w:tcPr>
            <w:tcW w:w="728" w:type="dxa"/>
          </w:tcPr>
          <w:p w14:paraId="0F5506D2" w14:textId="49188082" w:rsidR="001F7FB0" w:rsidRPr="00936461" w:rsidRDefault="001F7FB0" w:rsidP="001F7FB0">
            <w:pPr>
              <w:pStyle w:val="TAL"/>
              <w:jc w:val="center"/>
            </w:pPr>
            <w:r w:rsidRPr="00936461">
              <w:t>FR2 only</w:t>
            </w:r>
          </w:p>
        </w:tc>
      </w:tr>
      <w:tr w:rsidR="00936461" w:rsidRPr="00936461" w14:paraId="5C0BA4F9" w14:textId="478553AB" w:rsidTr="0026000E">
        <w:trPr>
          <w:cantSplit/>
          <w:tblHeader/>
        </w:trPr>
        <w:tc>
          <w:tcPr>
            <w:tcW w:w="6917" w:type="dxa"/>
          </w:tcPr>
          <w:p w14:paraId="552E7EB0" w14:textId="4968CBC5" w:rsidR="00172633" w:rsidRPr="00936461" w:rsidRDefault="00172633" w:rsidP="00172633">
            <w:pPr>
              <w:pStyle w:val="TAL"/>
              <w:rPr>
                <w:b/>
                <w:bCs/>
                <w:i/>
                <w:iCs/>
              </w:rPr>
            </w:pPr>
            <w:r w:rsidRPr="00936461">
              <w:rPr>
                <w:b/>
                <w:bCs/>
                <w:i/>
                <w:iCs/>
              </w:rPr>
              <w:t>intraFreqDAPS-UL-r16</w:t>
            </w:r>
          </w:p>
          <w:p w14:paraId="73BF10A2" w14:textId="22CCC004" w:rsidR="00172633" w:rsidRPr="00936461" w:rsidRDefault="00172633" w:rsidP="00172633">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proofErr w:type="spellStart"/>
            <w:r w:rsidRPr="00936461">
              <w:rPr>
                <w:i/>
              </w:rPr>
              <w:t>FeatureSetDownlink</w:t>
            </w:r>
            <w:proofErr w:type="spellEnd"/>
            <w:r w:rsidRPr="00936461">
              <w:t xml:space="preserve"> for the same </w:t>
            </w:r>
            <w:proofErr w:type="spellStart"/>
            <w:r w:rsidRPr="00936461">
              <w:rPr>
                <w:i/>
              </w:rPr>
              <w:t>FeatureSet</w:t>
            </w:r>
            <w:proofErr w:type="spellEnd"/>
            <w:r w:rsidRPr="00936461">
              <w:rPr>
                <w:rFonts w:cs="Arial"/>
                <w:szCs w:val="18"/>
              </w:rPr>
              <w:t xml:space="preserve">. </w:t>
            </w:r>
            <w:r w:rsidRPr="00936461">
              <w:t>The capability signalling comprises of the following parameter:</w:t>
            </w:r>
          </w:p>
          <w:p w14:paraId="03EE09DF" w14:textId="23EF285B" w:rsidR="00172633" w:rsidRPr="00936461" w:rsidRDefault="00172633" w:rsidP="00172633">
            <w:pPr>
              <w:pStyle w:val="TAL"/>
            </w:pPr>
          </w:p>
          <w:p w14:paraId="538C6CCD" w14:textId="7D8B8930" w:rsidR="00172633" w:rsidRPr="00936461" w:rsidRDefault="00172633" w:rsidP="0000609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w:t>
            </w:r>
            <w:proofErr w:type="spellStart"/>
            <w:r w:rsidRPr="00936461">
              <w:rPr>
                <w:rFonts w:ascii="Arial" w:hAnsi="Arial" w:cs="Arial"/>
                <w:sz w:val="18"/>
              </w:rPr>
              <w:t>PCell</w:t>
            </w:r>
            <w:proofErr w:type="spellEnd"/>
            <w:r w:rsidRPr="00936461">
              <w:rPr>
                <w:rFonts w:ascii="Arial" w:hAnsi="Arial" w:cs="Arial"/>
                <w:sz w:val="18"/>
              </w:rPr>
              <w:t xml:space="preserve"> and intra-frequency target </w:t>
            </w:r>
            <w:proofErr w:type="spellStart"/>
            <w:r w:rsidRPr="00936461">
              <w:rPr>
                <w:rFonts w:ascii="Arial" w:hAnsi="Arial" w:cs="Arial"/>
                <w:sz w:val="18"/>
              </w:rPr>
              <w:t>PCell</w:t>
            </w:r>
            <w:proofErr w:type="spellEnd"/>
            <w:r w:rsidRPr="00936461">
              <w:rPr>
                <w:rFonts w:ascii="等线" w:eastAsia="等线" w:hAnsi="等线" w:cs="Arial"/>
                <w:sz w:val="18"/>
                <w:lang w:eastAsia="zh-CN"/>
              </w:rPr>
              <w:t>.</w:t>
            </w:r>
            <w:r w:rsidRPr="00936461">
              <w:rPr>
                <w:rFonts w:ascii="Arial" w:hAnsi="Arial" w:cs="Arial"/>
                <w:sz w:val="18"/>
              </w:rPr>
              <w:t xml:space="preserve"> It is mandatory with capability signalling.</w:t>
            </w:r>
          </w:p>
        </w:tc>
        <w:tc>
          <w:tcPr>
            <w:tcW w:w="709" w:type="dxa"/>
          </w:tcPr>
          <w:p w14:paraId="4D36D056" w14:textId="3D49D0C6" w:rsidR="00172633" w:rsidRPr="00936461" w:rsidRDefault="00172633" w:rsidP="00172633">
            <w:pPr>
              <w:pStyle w:val="TAL"/>
              <w:jc w:val="center"/>
              <w:rPr>
                <w:bCs/>
                <w:iCs/>
              </w:rPr>
            </w:pPr>
            <w:r w:rsidRPr="00936461">
              <w:t>FS</w:t>
            </w:r>
          </w:p>
        </w:tc>
        <w:tc>
          <w:tcPr>
            <w:tcW w:w="567" w:type="dxa"/>
          </w:tcPr>
          <w:p w14:paraId="4AE3413E" w14:textId="18D8E17B" w:rsidR="00172633" w:rsidRPr="00936461" w:rsidRDefault="00172633" w:rsidP="00172633">
            <w:pPr>
              <w:pStyle w:val="TAL"/>
              <w:jc w:val="center"/>
              <w:rPr>
                <w:bCs/>
                <w:iCs/>
              </w:rPr>
            </w:pPr>
            <w:r w:rsidRPr="00936461">
              <w:rPr>
                <w:bCs/>
                <w:iCs/>
              </w:rPr>
              <w:t>No</w:t>
            </w:r>
          </w:p>
        </w:tc>
        <w:tc>
          <w:tcPr>
            <w:tcW w:w="709" w:type="dxa"/>
          </w:tcPr>
          <w:p w14:paraId="0B4AC4BD" w14:textId="144CB423" w:rsidR="00172633" w:rsidRPr="00936461" w:rsidRDefault="00172633" w:rsidP="00172633">
            <w:pPr>
              <w:pStyle w:val="TAL"/>
              <w:jc w:val="center"/>
              <w:rPr>
                <w:bCs/>
                <w:iCs/>
              </w:rPr>
            </w:pPr>
            <w:r w:rsidRPr="00936461">
              <w:rPr>
                <w:bCs/>
                <w:iCs/>
              </w:rPr>
              <w:t>N/A</w:t>
            </w:r>
          </w:p>
        </w:tc>
        <w:tc>
          <w:tcPr>
            <w:tcW w:w="728" w:type="dxa"/>
          </w:tcPr>
          <w:p w14:paraId="4E6A38A3" w14:textId="7A5FC7EA" w:rsidR="00172633" w:rsidRPr="00936461" w:rsidRDefault="00172633" w:rsidP="00172633">
            <w:pPr>
              <w:pStyle w:val="TAL"/>
              <w:jc w:val="center"/>
            </w:pPr>
            <w:r w:rsidRPr="00936461">
              <w:rPr>
                <w:bCs/>
                <w:iCs/>
              </w:rPr>
              <w:t>N/A</w:t>
            </w:r>
          </w:p>
        </w:tc>
      </w:tr>
      <w:tr w:rsidR="00936461" w:rsidRPr="00936461" w14:paraId="57618989" w14:textId="77777777" w:rsidTr="0026000E">
        <w:trPr>
          <w:cantSplit/>
          <w:tblHeader/>
        </w:trPr>
        <w:tc>
          <w:tcPr>
            <w:tcW w:w="6917" w:type="dxa"/>
          </w:tcPr>
          <w:p w14:paraId="73F6FCE0" w14:textId="77777777" w:rsidR="00D84D0E" w:rsidRPr="00936461" w:rsidRDefault="00D84D0E" w:rsidP="00D84D0E">
            <w:pPr>
              <w:pStyle w:val="TAL"/>
              <w:rPr>
                <w:rFonts w:cs="Arial"/>
                <w:b/>
                <w:i/>
                <w:szCs w:val="18"/>
              </w:rPr>
            </w:pPr>
            <w:r w:rsidRPr="00936461">
              <w:rPr>
                <w:rFonts w:cs="Arial"/>
                <w:b/>
                <w:i/>
                <w:szCs w:val="18"/>
              </w:rPr>
              <w:lastRenderedPageBreak/>
              <w:t>max2SP1SRS8T8R-AntennaSwitch-r18</w:t>
            </w:r>
          </w:p>
          <w:p w14:paraId="65502465" w14:textId="77777777" w:rsidR="00D84D0E" w:rsidRPr="00936461" w:rsidRDefault="00D84D0E" w:rsidP="00D84D0E">
            <w:pPr>
              <w:pStyle w:val="TAL"/>
              <w:rPr>
                <w:rFonts w:cs="Arial"/>
                <w:szCs w:val="18"/>
              </w:rPr>
            </w:pPr>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p>
          <w:p w14:paraId="4E911CD1" w14:textId="77777777" w:rsidR="00D84D0E" w:rsidRPr="00936461" w:rsidRDefault="00D84D0E" w:rsidP="00D84D0E">
            <w:pPr>
              <w:pStyle w:val="TAL"/>
              <w:rPr>
                <w:rFonts w:cs="Arial"/>
                <w:szCs w:val="18"/>
              </w:rPr>
            </w:pPr>
            <w:r w:rsidRPr="00936461">
              <w:rPr>
                <w:rFonts w:cs="Arial"/>
                <w:szCs w:val="18"/>
              </w:rPr>
              <w:t>A UE supports this feature shall also indicate support of FG40-5-4.</w:t>
            </w:r>
          </w:p>
          <w:p w14:paraId="300B6DDF" w14:textId="77777777" w:rsidR="00D84D0E" w:rsidRPr="00936461" w:rsidRDefault="00D84D0E" w:rsidP="00D84D0E">
            <w:pPr>
              <w:pStyle w:val="TAL"/>
              <w:rPr>
                <w:rFonts w:cs="Arial"/>
                <w:szCs w:val="18"/>
              </w:rPr>
            </w:pPr>
          </w:p>
          <w:p w14:paraId="4182C5B9" w14:textId="6239523C" w:rsidR="00D84D0E" w:rsidRPr="00936461" w:rsidRDefault="00D84D0E" w:rsidP="00936461">
            <w:pPr>
              <w:pStyle w:val="NO"/>
              <w:spacing w:after="0"/>
              <w:ind w:left="885"/>
              <w:rPr>
                <w:rFonts w:cs="Arial"/>
                <w:szCs w:val="18"/>
              </w:rPr>
            </w:pPr>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p>
          <w:p w14:paraId="50E82F82" w14:textId="77777777" w:rsidR="00D84D0E" w:rsidRPr="00936461" w:rsidRDefault="00D84D0E" w:rsidP="00936461">
            <w:pPr>
              <w:pStyle w:val="NO"/>
              <w:spacing w:after="0"/>
              <w:ind w:left="885"/>
              <w:rPr>
                <w:rFonts w:cs="Arial"/>
                <w:szCs w:val="18"/>
              </w:rPr>
            </w:pPr>
          </w:p>
          <w:p w14:paraId="71D07B05" w14:textId="76737E3E" w:rsidR="00D84D0E" w:rsidRPr="00936461" w:rsidRDefault="00D84D0E" w:rsidP="00936461">
            <w:pPr>
              <w:pStyle w:val="NO"/>
              <w:spacing w:after="0"/>
              <w:ind w:left="885"/>
              <w:rPr>
                <w:b/>
                <w:bCs/>
                <w:i/>
                <w:iCs/>
              </w:rPr>
            </w:pPr>
            <w:r w:rsidRPr="00936461">
              <w:rPr>
                <w:rFonts w:ascii="Arial" w:hAnsi="Arial" w:cs="Arial"/>
                <w:sz w:val="18"/>
                <w:szCs w:val="18"/>
              </w:rPr>
              <w:t>NOTE 2:</w:t>
            </w:r>
            <w:r w:rsidRPr="00936461">
              <w:rPr>
                <w:rFonts w:ascii="Arial" w:hAnsi="Arial" w:cs="Arial"/>
                <w:sz w:val="18"/>
                <w:szCs w:val="18"/>
              </w:rPr>
              <w:tab/>
              <w:t>The two SP-SRS resource sets are not activated at the same time.</w:t>
            </w:r>
          </w:p>
        </w:tc>
        <w:tc>
          <w:tcPr>
            <w:tcW w:w="709" w:type="dxa"/>
          </w:tcPr>
          <w:p w14:paraId="660C64FA" w14:textId="47BEFF91" w:rsidR="00D84D0E" w:rsidRPr="00936461" w:rsidRDefault="00D84D0E" w:rsidP="00D84D0E">
            <w:pPr>
              <w:pStyle w:val="TAL"/>
              <w:jc w:val="center"/>
            </w:pPr>
            <w:r w:rsidRPr="00936461">
              <w:rPr>
                <w:bCs/>
                <w:iCs/>
              </w:rPr>
              <w:t>FS</w:t>
            </w:r>
          </w:p>
        </w:tc>
        <w:tc>
          <w:tcPr>
            <w:tcW w:w="567" w:type="dxa"/>
          </w:tcPr>
          <w:p w14:paraId="048AB5E6" w14:textId="055F3F03" w:rsidR="00D84D0E" w:rsidRPr="00936461" w:rsidRDefault="00D84D0E" w:rsidP="00D84D0E">
            <w:pPr>
              <w:pStyle w:val="TAL"/>
              <w:jc w:val="center"/>
              <w:rPr>
                <w:bCs/>
                <w:iCs/>
              </w:rPr>
            </w:pPr>
            <w:r w:rsidRPr="00936461">
              <w:rPr>
                <w:bCs/>
                <w:iCs/>
              </w:rPr>
              <w:t>No</w:t>
            </w:r>
          </w:p>
        </w:tc>
        <w:tc>
          <w:tcPr>
            <w:tcW w:w="709" w:type="dxa"/>
          </w:tcPr>
          <w:p w14:paraId="5870DB52" w14:textId="320107B2" w:rsidR="00D84D0E" w:rsidRPr="00936461" w:rsidRDefault="00D84D0E" w:rsidP="00D84D0E">
            <w:pPr>
              <w:pStyle w:val="TAL"/>
              <w:jc w:val="center"/>
              <w:rPr>
                <w:bCs/>
                <w:iCs/>
              </w:rPr>
            </w:pPr>
            <w:r w:rsidRPr="00936461">
              <w:rPr>
                <w:bCs/>
                <w:iCs/>
              </w:rPr>
              <w:t>N/A</w:t>
            </w:r>
          </w:p>
        </w:tc>
        <w:tc>
          <w:tcPr>
            <w:tcW w:w="728" w:type="dxa"/>
          </w:tcPr>
          <w:p w14:paraId="7C9ABD6A" w14:textId="6C90F494" w:rsidR="00D84D0E" w:rsidRPr="00936461" w:rsidRDefault="00D84D0E" w:rsidP="00D84D0E">
            <w:pPr>
              <w:pStyle w:val="TAL"/>
              <w:jc w:val="center"/>
              <w:rPr>
                <w:bCs/>
                <w:iCs/>
              </w:rPr>
            </w:pPr>
            <w:r w:rsidRPr="00936461">
              <w:t>N/A</w:t>
            </w:r>
          </w:p>
        </w:tc>
      </w:tr>
      <w:tr w:rsidR="00936461" w:rsidRPr="00936461" w14:paraId="2EA3C9A8" w14:textId="77777777" w:rsidTr="0026000E">
        <w:trPr>
          <w:cantSplit/>
          <w:tblHeader/>
        </w:trPr>
        <w:tc>
          <w:tcPr>
            <w:tcW w:w="6917" w:type="dxa"/>
          </w:tcPr>
          <w:p w14:paraId="78F8F8CC" w14:textId="77777777" w:rsidR="0080297F" w:rsidRPr="00936461" w:rsidRDefault="0080297F" w:rsidP="0080297F">
            <w:pPr>
              <w:pStyle w:val="TAL"/>
              <w:rPr>
                <w:b/>
                <w:i/>
              </w:rPr>
            </w:pPr>
            <w:r w:rsidRPr="00936461">
              <w:rPr>
                <w:b/>
                <w:i/>
              </w:rPr>
              <w:t>mTRP-PUCCH-IntraSlot-r17</w:t>
            </w:r>
          </w:p>
          <w:p w14:paraId="026DB3E8" w14:textId="0C0F093C" w:rsidR="0080297F" w:rsidRPr="00936461" w:rsidRDefault="0080297F" w:rsidP="0080297F">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w:t>
            </w:r>
            <w:r w:rsidR="00CC62ED" w:rsidRPr="00936461">
              <w:rPr>
                <w:bCs/>
                <w:iCs/>
              </w:rPr>
              <w:t>ed</w:t>
            </w:r>
            <w:r w:rsidRPr="00936461">
              <w:rPr>
                <w:bCs/>
                <w:iCs/>
              </w:rPr>
              <w:t xml:space="preserve"> PUCCH formats</w:t>
            </w:r>
            <w:r w:rsidR="00CC62ED" w:rsidRPr="00936461">
              <w:rPr>
                <w:bCs/>
                <w:iCs/>
              </w:rPr>
              <w:t xml:space="preserve"> for this scheme</w:t>
            </w:r>
            <w:r w:rsidRPr="00936461">
              <w:rPr>
                <w:bCs/>
                <w:iCs/>
              </w:rPr>
              <w:t>. The UE indicating this feature shall also support up to two PUCCH power control parameter sets/spatial relation info per PUCCH resource.</w:t>
            </w:r>
          </w:p>
          <w:p w14:paraId="6D082498" w14:textId="7C69B701" w:rsidR="0080297F" w:rsidRPr="00936461" w:rsidRDefault="0080297F" w:rsidP="0080297F">
            <w:pPr>
              <w:pStyle w:val="TAL"/>
            </w:pPr>
            <w:r w:rsidRPr="00936461">
              <w:rPr>
                <w:bCs/>
                <w:iCs/>
              </w:rPr>
              <w:t xml:space="preserve">Power control parameter sets feature is applicable to FR1 only </w:t>
            </w:r>
            <w:r w:rsidR="00CC62ED" w:rsidRPr="00936461">
              <w:rPr>
                <w:bCs/>
                <w:iCs/>
              </w:rPr>
              <w:t xml:space="preserve">(without spatial relation info) </w:t>
            </w:r>
            <w:r w:rsidRPr="00936461">
              <w:rPr>
                <w:bCs/>
                <w:iCs/>
              </w:rPr>
              <w:t>and spatial relation info is applicable to FR2 only.</w:t>
            </w:r>
          </w:p>
        </w:tc>
        <w:tc>
          <w:tcPr>
            <w:tcW w:w="709" w:type="dxa"/>
          </w:tcPr>
          <w:p w14:paraId="6C70DB32" w14:textId="79942790" w:rsidR="0080297F" w:rsidRPr="00936461" w:rsidRDefault="0080297F" w:rsidP="0080297F">
            <w:pPr>
              <w:pStyle w:val="TAL"/>
              <w:jc w:val="center"/>
            </w:pPr>
            <w:r w:rsidRPr="00936461">
              <w:t>FS</w:t>
            </w:r>
          </w:p>
        </w:tc>
        <w:tc>
          <w:tcPr>
            <w:tcW w:w="567" w:type="dxa"/>
          </w:tcPr>
          <w:p w14:paraId="4095F04B" w14:textId="43BEAA03" w:rsidR="0080297F" w:rsidRPr="00936461" w:rsidRDefault="0080297F" w:rsidP="0080297F">
            <w:pPr>
              <w:pStyle w:val="TAL"/>
              <w:jc w:val="center"/>
              <w:rPr>
                <w:bCs/>
                <w:iCs/>
              </w:rPr>
            </w:pPr>
            <w:r w:rsidRPr="00936461">
              <w:t>No</w:t>
            </w:r>
          </w:p>
        </w:tc>
        <w:tc>
          <w:tcPr>
            <w:tcW w:w="709" w:type="dxa"/>
          </w:tcPr>
          <w:p w14:paraId="53305313" w14:textId="048D01BF" w:rsidR="0080297F" w:rsidRPr="00936461" w:rsidRDefault="0080297F" w:rsidP="0080297F">
            <w:pPr>
              <w:pStyle w:val="TAL"/>
              <w:jc w:val="center"/>
              <w:rPr>
                <w:bCs/>
                <w:iCs/>
              </w:rPr>
            </w:pPr>
            <w:r w:rsidRPr="00936461">
              <w:rPr>
                <w:bCs/>
                <w:iCs/>
              </w:rPr>
              <w:t>N/A</w:t>
            </w:r>
          </w:p>
        </w:tc>
        <w:tc>
          <w:tcPr>
            <w:tcW w:w="728" w:type="dxa"/>
          </w:tcPr>
          <w:p w14:paraId="7FEFD3F8" w14:textId="3088A8E5" w:rsidR="0080297F" w:rsidRPr="00936461" w:rsidRDefault="0080297F" w:rsidP="0080297F">
            <w:pPr>
              <w:pStyle w:val="TAL"/>
              <w:jc w:val="center"/>
              <w:rPr>
                <w:bCs/>
                <w:iCs/>
              </w:rPr>
            </w:pPr>
            <w:r w:rsidRPr="00936461">
              <w:rPr>
                <w:bCs/>
                <w:iCs/>
              </w:rPr>
              <w:t>N/A</w:t>
            </w:r>
          </w:p>
        </w:tc>
      </w:tr>
      <w:tr w:rsidR="00936461" w:rsidRPr="00936461" w14:paraId="5828201F" w14:textId="77777777" w:rsidTr="0026000E">
        <w:trPr>
          <w:cantSplit/>
          <w:tblHeader/>
        </w:trPr>
        <w:tc>
          <w:tcPr>
            <w:tcW w:w="6917" w:type="dxa"/>
          </w:tcPr>
          <w:p w14:paraId="05C42EFD" w14:textId="77777777" w:rsidR="0080297F" w:rsidRPr="00936461" w:rsidRDefault="0080297F" w:rsidP="0080297F">
            <w:pPr>
              <w:pStyle w:val="TAL"/>
              <w:rPr>
                <w:rFonts w:cs="Arial"/>
                <w:b/>
                <w:bCs/>
                <w:i/>
                <w:iCs/>
                <w:szCs w:val="18"/>
                <w:lang w:eastAsia="en-GB"/>
              </w:rPr>
            </w:pPr>
            <w:r w:rsidRPr="00936461">
              <w:rPr>
                <w:rFonts w:cs="Arial"/>
                <w:b/>
                <w:bCs/>
                <w:i/>
                <w:iCs/>
                <w:szCs w:val="18"/>
                <w:lang w:eastAsia="en-GB"/>
              </w:rPr>
              <w:t>mTRP-PUSCH-TypeA-CB-r17</w:t>
            </w:r>
          </w:p>
          <w:p w14:paraId="524B5290" w14:textId="2179A991" w:rsidR="0080297F" w:rsidRPr="00936461" w:rsidRDefault="0080297F" w:rsidP="008029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 xml:space="preserve">upport of multi-TRP PUSCH repetition based on codebook with PUSCH repetition type A. The value indicates the </w:t>
            </w:r>
            <w:r w:rsidR="00CC62ED" w:rsidRPr="00936461">
              <w:rPr>
                <w:rFonts w:eastAsia="Malgun Gothic" w:cs="Arial"/>
                <w:szCs w:val="18"/>
                <w:lang w:eastAsia="ko-KR"/>
              </w:rPr>
              <w:t xml:space="preserve">supported </w:t>
            </w:r>
            <w:r w:rsidRPr="00936461">
              <w:rPr>
                <w:rFonts w:eastAsia="Malgun Gothic" w:cs="Arial"/>
                <w:szCs w:val="18"/>
                <w:lang w:eastAsia="ko-KR"/>
              </w:rPr>
              <w:t>number of SRS resources in one SRS resource set.</w:t>
            </w:r>
          </w:p>
          <w:p w14:paraId="2EAB3010" w14:textId="320C8562" w:rsidR="0080297F" w:rsidRPr="00936461" w:rsidRDefault="0080297F" w:rsidP="0080297F">
            <w:pPr>
              <w:pStyle w:val="TAL"/>
              <w:rPr>
                <w:rFonts w:eastAsia="Malgun Gothic" w:cs="Arial"/>
                <w:szCs w:val="18"/>
                <w:lang w:eastAsia="ko-KR"/>
              </w:rPr>
            </w:pPr>
          </w:p>
          <w:p w14:paraId="5A3ABBEA" w14:textId="77777777" w:rsidR="007D1E1D" w:rsidRPr="00936461" w:rsidRDefault="0080297F" w:rsidP="0080297F">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794838BA" w14:textId="1A47D61A" w:rsidR="0080297F" w:rsidRPr="00936461" w:rsidRDefault="0080297F"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2B531B4" w14:textId="6AB74576" w:rsidR="0080297F" w:rsidRPr="00936461" w:rsidRDefault="0080297F"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43BFC51B" w14:textId="0512278A" w:rsidR="0080297F" w:rsidRPr="00936461" w:rsidRDefault="0080297F"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6D62305F" w14:textId="77777777" w:rsidR="0080297F" w:rsidRPr="00936461" w:rsidRDefault="0080297F" w:rsidP="0080297F">
            <w:pPr>
              <w:pStyle w:val="TAL"/>
              <w:rPr>
                <w:rFonts w:eastAsia="Malgun Gothic" w:cs="Arial"/>
                <w:szCs w:val="18"/>
                <w:lang w:eastAsia="ko-KR"/>
              </w:rPr>
            </w:pPr>
          </w:p>
          <w:p w14:paraId="3282DC01" w14:textId="13D22ABE" w:rsidR="0080297F" w:rsidRPr="00936461" w:rsidRDefault="0080297F" w:rsidP="0080297F">
            <w:pPr>
              <w:pStyle w:val="TAL"/>
              <w:rPr>
                <w:rFonts w:eastAsia="Malgun Gothic" w:cs="Arial"/>
                <w:szCs w:val="18"/>
                <w:lang w:eastAsia="ko-KR"/>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-CB-PUSCH.</w:t>
            </w:r>
            <w:r w:rsidR="00CC62ED" w:rsidRPr="00936461">
              <w:rPr>
                <w:rFonts w:cs="Arial"/>
                <w:i/>
                <w:szCs w:val="18"/>
              </w:rPr>
              <w:t xml:space="preserve"> </w:t>
            </w:r>
            <w:r w:rsidR="00CC62ED" w:rsidRPr="00936461">
              <w:rPr>
                <w:rFonts w:cs="Arial"/>
                <w:iCs/>
                <w:szCs w:val="18"/>
              </w:rPr>
              <w:t xml:space="preserve">If the value of </w:t>
            </w:r>
            <w:r w:rsidR="00CC62ED" w:rsidRPr="00936461">
              <w:rPr>
                <w:rFonts w:eastAsia="Malgun Gothic" w:cs="Arial"/>
                <w:szCs w:val="18"/>
                <w:lang w:eastAsia="ko-KR"/>
              </w:rPr>
              <w:t>supported number of SRS resources</w:t>
            </w:r>
            <w:r w:rsidR="00CC62ED" w:rsidRPr="00936461">
              <w:rPr>
                <w:rFonts w:cs="Arial"/>
                <w:iCs/>
                <w:szCs w:val="18"/>
              </w:rPr>
              <w:t xml:space="preserve"> is 4 then the UE shall also indicate support of</w:t>
            </w:r>
            <w:r w:rsidR="00CC62ED" w:rsidRPr="00936461">
              <w:rPr>
                <w:rFonts w:cs="Arial"/>
                <w:i/>
                <w:szCs w:val="18"/>
              </w:rPr>
              <w:t xml:space="preserve"> ul-FullPwrMode2-MaxSRS-ResInSet </w:t>
            </w:r>
            <w:r w:rsidR="00CC62ED" w:rsidRPr="00936461">
              <w:rPr>
                <w:rFonts w:cs="Arial"/>
                <w:iCs/>
                <w:szCs w:val="18"/>
              </w:rPr>
              <w:t>set to n4</w:t>
            </w:r>
            <w:r w:rsidR="00CC62ED" w:rsidRPr="00936461">
              <w:rPr>
                <w:rFonts w:cs="Arial"/>
                <w:i/>
                <w:szCs w:val="18"/>
              </w:rPr>
              <w:t>.</w:t>
            </w:r>
          </w:p>
        </w:tc>
        <w:tc>
          <w:tcPr>
            <w:tcW w:w="709" w:type="dxa"/>
          </w:tcPr>
          <w:p w14:paraId="613ED3A0" w14:textId="32D3B548" w:rsidR="0080297F" w:rsidRPr="00936461" w:rsidRDefault="0080297F" w:rsidP="0080297F">
            <w:pPr>
              <w:pStyle w:val="TAL"/>
              <w:jc w:val="center"/>
            </w:pPr>
            <w:r w:rsidRPr="00936461">
              <w:t>FS</w:t>
            </w:r>
          </w:p>
        </w:tc>
        <w:tc>
          <w:tcPr>
            <w:tcW w:w="567" w:type="dxa"/>
          </w:tcPr>
          <w:p w14:paraId="424982FB" w14:textId="7EDE4DB0" w:rsidR="0080297F" w:rsidRPr="00936461" w:rsidRDefault="0080297F" w:rsidP="0080297F">
            <w:pPr>
              <w:pStyle w:val="TAL"/>
              <w:jc w:val="center"/>
              <w:rPr>
                <w:bCs/>
                <w:iCs/>
              </w:rPr>
            </w:pPr>
            <w:r w:rsidRPr="00936461">
              <w:t>No</w:t>
            </w:r>
          </w:p>
        </w:tc>
        <w:tc>
          <w:tcPr>
            <w:tcW w:w="709" w:type="dxa"/>
          </w:tcPr>
          <w:p w14:paraId="1932B991" w14:textId="31576488" w:rsidR="0080297F" w:rsidRPr="00936461" w:rsidRDefault="0080297F" w:rsidP="0080297F">
            <w:pPr>
              <w:pStyle w:val="TAL"/>
              <w:jc w:val="center"/>
              <w:rPr>
                <w:bCs/>
                <w:iCs/>
              </w:rPr>
            </w:pPr>
            <w:r w:rsidRPr="00936461">
              <w:rPr>
                <w:bCs/>
                <w:iCs/>
              </w:rPr>
              <w:t>N/A</w:t>
            </w:r>
          </w:p>
        </w:tc>
        <w:tc>
          <w:tcPr>
            <w:tcW w:w="728" w:type="dxa"/>
          </w:tcPr>
          <w:p w14:paraId="4A05B61C" w14:textId="00B8782C" w:rsidR="0080297F" w:rsidRPr="00936461" w:rsidRDefault="0080297F" w:rsidP="0080297F">
            <w:pPr>
              <w:pStyle w:val="TAL"/>
              <w:jc w:val="center"/>
              <w:rPr>
                <w:bCs/>
                <w:iCs/>
              </w:rPr>
            </w:pPr>
            <w:r w:rsidRPr="00936461">
              <w:rPr>
                <w:bCs/>
                <w:iCs/>
              </w:rPr>
              <w:t>N/A</w:t>
            </w:r>
          </w:p>
        </w:tc>
      </w:tr>
      <w:tr w:rsidR="00936461" w:rsidRPr="00936461" w14:paraId="70EB3B30" w14:textId="77777777" w:rsidTr="0026000E">
        <w:trPr>
          <w:cantSplit/>
          <w:tblHeader/>
        </w:trPr>
        <w:tc>
          <w:tcPr>
            <w:tcW w:w="6917" w:type="dxa"/>
          </w:tcPr>
          <w:p w14:paraId="3FE6DD64" w14:textId="77777777" w:rsidR="0080297F" w:rsidRPr="00936461" w:rsidRDefault="0080297F" w:rsidP="0080297F">
            <w:pPr>
              <w:pStyle w:val="TAL"/>
              <w:rPr>
                <w:b/>
                <w:i/>
              </w:rPr>
            </w:pPr>
            <w:r w:rsidRPr="00936461">
              <w:rPr>
                <w:b/>
                <w:i/>
              </w:rPr>
              <w:t>mTRP-PUSCH-RepetitionTypeA-r17</w:t>
            </w:r>
          </w:p>
          <w:p w14:paraId="16C82205" w14:textId="31461850" w:rsidR="0080297F" w:rsidRPr="00936461" w:rsidRDefault="0080297F" w:rsidP="0080297F">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36461">
              <w:rPr>
                <w:bCs/>
                <w:iCs/>
              </w:rPr>
              <w:t>nonCodebook</w:t>
            </w:r>
            <w:proofErr w:type="spellEnd"/>
            <w:r w:rsidRPr="00936461">
              <w:rPr>
                <w:bCs/>
                <w:iCs/>
              </w:rPr>
              <w:t>'.</w:t>
            </w:r>
          </w:p>
          <w:p w14:paraId="49B854CB" w14:textId="16CDCCD8" w:rsidR="0080297F" w:rsidRPr="00936461" w:rsidRDefault="0080297F" w:rsidP="0080297F">
            <w:pPr>
              <w:pStyle w:val="TAL"/>
              <w:rPr>
                <w:b/>
                <w:bCs/>
                <w:i/>
                <w:iCs/>
              </w:rPr>
            </w:pPr>
            <w:r w:rsidRPr="00936461">
              <w:rPr>
                <w:bCs/>
                <w:iCs/>
              </w:rPr>
              <w:t xml:space="preserve">The UE indicating this feature shall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bCs/>
                <w:iCs/>
              </w:rPr>
              <w:t xml:space="preserve"> and</w:t>
            </w:r>
            <w:r w:rsidRPr="00936461">
              <w:rPr>
                <w:bCs/>
                <w:i/>
              </w:rPr>
              <w:t xml:space="preserve"> </w:t>
            </w:r>
            <w:proofErr w:type="spellStart"/>
            <w:r w:rsidRPr="00936461">
              <w:rPr>
                <w:bCs/>
                <w:i/>
              </w:rPr>
              <w:t>mimo</w:t>
            </w:r>
            <w:proofErr w:type="spellEnd"/>
            <w:r w:rsidRPr="00936461">
              <w:rPr>
                <w:bCs/>
                <w:i/>
              </w:rPr>
              <w:t>-</w:t>
            </w:r>
            <w:proofErr w:type="spellStart"/>
            <w:r w:rsidRPr="00936461">
              <w:rPr>
                <w:bCs/>
                <w:i/>
              </w:rPr>
              <w:t>NonCB</w:t>
            </w:r>
            <w:proofErr w:type="spellEnd"/>
            <w:r w:rsidRPr="00936461">
              <w:rPr>
                <w:bCs/>
                <w:i/>
              </w:rPr>
              <w:t>-PUSCH.</w:t>
            </w:r>
          </w:p>
        </w:tc>
        <w:tc>
          <w:tcPr>
            <w:tcW w:w="709" w:type="dxa"/>
          </w:tcPr>
          <w:p w14:paraId="3F99DECA" w14:textId="703848B1" w:rsidR="0080297F" w:rsidRPr="00936461" w:rsidRDefault="0080297F" w:rsidP="0080297F">
            <w:pPr>
              <w:pStyle w:val="TAL"/>
              <w:jc w:val="center"/>
            </w:pPr>
            <w:r w:rsidRPr="00936461">
              <w:t>FS</w:t>
            </w:r>
          </w:p>
        </w:tc>
        <w:tc>
          <w:tcPr>
            <w:tcW w:w="567" w:type="dxa"/>
          </w:tcPr>
          <w:p w14:paraId="0D04CC91" w14:textId="3A49A06B" w:rsidR="0080297F" w:rsidRPr="00936461" w:rsidRDefault="0080297F" w:rsidP="0080297F">
            <w:pPr>
              <w:pStyle w:val="TAL"/>
              <w:jc w:val="center"/>
              <w:rPr>
                <w:bCs/>
                <w:iCs/>
              </w:rPr>
            </w:pPr>
            <w:r w:rsidRPr="00936461">
              <w:t>No</w:t>
            </w:r>
          </w:p>
        </w:tc>
        <w:tc>
          <w:tcPr>
            <w:tcW w:w="709" w:type="dxa"/>
          </w:tcPr>
          <w:p w14:paraId="0C28A0B5" w14:textId="359BF4ED" w:rsidR="0080297F" w:rsidRPr="00936461" w:rsidRDefault="0080297F" w:rsidP="0080297F">
            <w:pPr>
              <w:pStyle w:val="TAL"/>
              <w:jc w:val="center"/>
              <w:rPr>
                <w:bCs/>
                <w:iCs/>
              </w:rPr>
            </w:pPr>
            <w:r w:rsidRPr="00936461">
              <w:rPr>
                <w:bCs/>
                <w:iCs/>
              </w:rPr>
              <w:t>N/A</w:t>
            </w:r>
          </w:p>
        </w:tc>
        <w:tc>
          <w:tcPr>
            <w:tcW w:w="728" w:type="dxa"/>
          </w:tcPr>
          <w:p w14:paraId="0DAA04EB" w14:textId="3B0FE996" w:rsidR="0080297F" w:rsidRPr="00936461" w:rsidRDefault="0080297F" w:rsidP="0080297F">
            <w:pPr>
              <w:pStyle w:val="TAL"/>
              <w:jc w:val="center"/>
              <w:rPr>
                <w:bCs/>
                <w:iCs/>
              </w:rPr>
            </w:pPr>
            <w:r w:rsidRPr="00936461">
              <w:rPr>
                <w:bCs/>
                <w:iCs/>
              </w:rPr>
              <w:t>N/A</w:t>
            </w:r>
          </w:p>
        </w:tc>
      </w:tr>
      <w:tr w:rsidR="00936461" w:rsidRPr="00936461" w14:paraId="3A4B52BF" w14:textId="1CDE84E7" w:rsidTr="0026000E">
        <w:trPr>
          <w:cantSplit/>
          <w:tblHeader/>
        </w:trPr>
        <w:tc>
          <w:tcPr>
            <w:tcW w:w="6917" w:type="dxa"/>
          </w:tcPr>
          <w:p w14:paraId="45C4C38A" w14:textId="318F899C" w:rsidR="00172633" w:rsidRPr="00936461" w:rsidRDefault="00172633" w:rsidP="00172633">
            <w:pPr>
              <w:pStyle w:val="TAL"/>
              <w:rPr>
                <w:b/>
                <w:bCs/>
                <w:i/>
                <w:iCs/>
              </w:rPr>
            </w:pPr>
            <w:r w:rsidRPr="00936461">
              <w:rPr>
                <w:b/>
                <w:bCs/>
                <w:i/>
                <w:iCs/>
              </w:rPr>
              <w:t>multiPUCCH-r16</w:t>
            </w:r>
          </w:p>
          <w:p w14:paraId="288E723B" w14:textId="2F550708" w:rsidR="00172633" w:rsidRPr="00936461" w:rsidRDefault="00172633" w:rsidP="00172633">
            <w:pPr>
              <w:pStyle w:val="TAL"/>
              <w:rPr>
                <w:bCs/>
                <w:iCs/>
              </w:rPr>
            </w:pPr>
            <w:r w:rsidRPr="00936461">
              <w:rPr>
                <w:bCs/>
                <w:iCs/>
              </w:rPr>
              <w:t>Indicates whether the UE supports more than one PUCCH for HARQ-ACK transmission within a slot. This field includes the following parameters:</w:t>
            </w:r>
          </w:p>
          <w:p w14:paraId="7BC106E4" w14:textId="119692DA" w:rsidR="00172633" w:rsidRPr="00936461" w:rsidRDefault="00172633" w:rsidP="0017263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37324147" w14:textId="2079EFD9" w:rsidR="00172633" w:rsidRPr="00936461" w:rsidRDefault="00172633" w:rsidP="0017263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1DFF22BA" w14:textId="3C8F00B8" w:rsidR="00172633" w:rsidRPr="00936461" w:rsidRDefault="00172633" w:rsidP="00172633">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FE3FC8E" w14:textId="730DBF17" w:rsidR="00172633" w:rsidRPr="00936461" w:rsidRDefault="00172633" w:rsidP="00172633">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485CBC43" w14:textId="5D938398" w:rsidR="00172633" w:rsidRPr="00936461" w:rsidRDefault="00172633" w:rsidP="00172633">
            <w:pPr>
              <w:pStyle w:val="TAL"/>
              <w:jc w:val="center"/>
              <w:rPr>
                <w:bCs/>
                <w:iCs/>
              </w:rPr>
            </w:pPr>
            <w:r w:rsidRPr="00936461">
              <w:rPr>
                <w:bCs/>
                <w:iCs/>
              </w:rPr>
              <w:t>FS</w:t>
            </w:r>
          </w:p>
        </w:tc>
        <w:tc>
          <w:tcPr>
            <w:tcW w:w="567" w:type="dxa"/>
          </w:tcPr>
          <w:p w14:paraId="28AF26AA" w14:textId="6115CA99" w:rsidR="00172633" w:rsidRPr="00936461" w:rsidRDefault="00172633" w:rsidP="00172633">
            <w:pPr>
              <w:pStyle w:val="TAL"/>
              <w:jc w:val="center"/>
              <w:rPr>
                <w:bCs/>
                <w:iCs/>
              </w:rPr>
            </w:pPr>
            <w:r w:rsidRPr="00936461">
              <w:rPr>
                <w:bCs/>
                <w:iCs/>
              </w:rPr>
              <w:t>No</w:t>
            </w:r>
          </w:p>
        </w:tc>
        <w:tc>
          <w:tcPr>
            <w:tcW w:w="709" w:type="dxa"/>
          </w:tcPr>
          <w:p w14:paraId="626B16CE" w14:textId="5092BB7D" w:rsidR="00172633" w:rsidRPr="00936461" w:rsidRDefault="00172633" w:rsidP="00172633">
            <w:pPr>
              <w:pStyle w:val="TAL"/>
              <w:jc w:val="center"/>
              <w:rPr>
                <w:bCs/>
                <w:iCs/>
              </w:rPr>
            </w:pPr>
            <w:r w:rsidRPr="00936461">
              <w:rPr>
                <w:bCs/>
                <w:iCs/>
              </w:rPr>
              <w:t>N/A</w:t>
            </w:r>
          </w:p>
        </w:tc>
        <w:tc>
          <w:tcPr>
            <w:tcW w:w="728" w:type="dxa"/>
          </w:tcPr>
          <w:p w14:paraId="4156CEE1" w14:textId="40872D38" w:rsidR="00172633" w:rsidRPr="00936461" w:rsidRDefault="00172633" w:rsidP="00172633">
            <w:pPr>
              <w:pStyle w:val="TAL"/>
              <w:jc w:val="center"/>
            </w:pPr>
            <w:r w:rsidRPr="00936461">
              <w:t>N/A</w:t>
            </w:r>
          </w:p>
        </w:tc>
      </w:tr>
      <w:tr w:rsidR="00936461" w:rsidRPr="00936461" w14:paraId="68B4473C" w14:textId="78B21D8D" w:rsidTr="0026000E">
        <w:trPr>
          <w:cantSplit/>
          <w:tblHeader/>
        </w:trPr>
        <w:tc>
          <w:tcPr>
            <w:tcW w:w="6917" w:type="dxa"/>
          </w:tcPr>
          <w:p w14:paraId="76B24E63" w14:textId="722B0674" w:rsidR="00172633" w:rsidRPr="00936461" w:rsidRDefault="00172633" w:rsidP="00172633">
            <w:pPr>
              <w:pStyle w:val="TAL"/>
              <w:rPr>
                <w:b/>
                <w:bCs/>
                <w:i/>
                <w:iCs/>
              </w:rPr>
            </w:pPr>
            <w:r w:rsidRPr="00936461">
              <w:rPr>
                <w:b/>
                <w:bCs/>
                <w:i/>
                <w:iCs/>
              </w:rPr>
              <w:t>mux-SR-HARQ-ACK-r16</w:t>
            </w:r>
          </w:p>
          <w:p w14:paraId="31762679" w14:textId="3DEEAA6C" w:rsidR="00172633" w:rsidRPr="00936461" w:rsidRDefault="00172633" w:rsidP="00172633">
            <w:pPr>
              <w:pStyle w:val="TAL"/>
              <w:rPr>
                <w:b/>
                <w:bCs/>
                <w:i/>
                <w:iCs/>
              </w:rPr>
            </w:pPr>
            <w:r w:rsidRPr="00936461">
              <w:rPr>
                <w:bCs/>
                <w:iCs/>
              </w:rPr>
              <w:t xml:space="preserve">Indicates whether the UE supports SR/HARQ-ACK multiplexing once per </w:t>
            </w:r>
            <w:proofErr w:type="spellStart"/>
            <w:r w:rsidRPr="00936461">
              <w:rPr>
                <w:bCs/>
                <w:iCs/>
              </w:rPr>
              <w:t>subslot</w:t>
            </w:r>
            <w:proofErr w:type="spellEnd"/>
            <w:r w:rsidRPr="00936461">
              <w:rPr>
                <w:bCs/>
                <w:iCs/>
              </w:rPr>
              <w:t xml:space="preserve"> using a PUCCH (or HARQ-ACK piggybacked on a PUSCH) when SR/HARQ-ACK are supposed to be sent with different starting symbols in a </w:t>
            </w:r>
            <w:proofErr w:type="spellStart"/>
            <w:r w:rsidRPr="00936461">
              <w:rPr>
                <w:bCs/>
                <w:iCs/>
              </w:rPr>
              <w:t>subslot</w:t>
            </w:r>
            <w:proofErr w:type="spellEnd"/>
            <w:r w:rsidRPr="00936461">
              <w:rPr>
                <w:bCs/>
                <w:iCs/>
              </w:rPr>
              <w:t>.</w:t>
            </w:r>
          </w:p>
        </w:tc>
        <w:tc>
          <w:tcPr>
            <w:tcW w:w="709" w:type="dxa"/>
          </w:tcPr>
          <w:p w14:paraId="1CAEC933" w14:textId="6AAFADEA" w:rsidR="00172633" w:rsidRPr="00936461" w:rsidRDefault="00172633" w:rsidP="00172633">
            <w:pPr>
              <w:pStyle w:val="TAL"/>
              <w:jc w:val="center"/>
              <w:rPr>
                <w:bCs/>
                <w:iCs/>
              </w:rPr>
            </w:pPr>
            <w:r w:rsidRPr="00936461">
              <w:rPr>
                <w:bCs/>
                <w:iCs/>
              </w:rPr>
              <w:t>FS</w:t>
            </w:r>
          </w:p>
        </w:tc>
        <w:tc>
          <w:tcPr>
            <w:tcW w:w="567" w:type="dxa"/>
          </w:tcPr>
          <w:p w14:paraId="786969D0" w14:textId="22F901FF" w:rsidR="00172633" w:rsidRPr="00936461" w:rsidRDefault="00172633" w:rsidP="00172633">
            <w:pPr>
              <w:pStyle w:val="TAL"/>
              <w:jc w:val="center"/>
              <w:rPr>
                <w:bCs/>
                <w:iCs/>
              </w:rPr>
            </w:pPr>
            <w:r w:rsidRPr="00936461">
              <w:rPr>
                <w:bCs/>
                <w:iCs/>
              </w:rPr>
              <w:t>No</w:t>
            </w:r>
          </w:p>
        </w:tc>
        <w:tc>
          <w:tcPr>
            <w:tcW w:w="709" w:type="dxa"/>
          </w:tcPr>
          <w:p w14:paraId="7F0D4AEB" w14:textId="180358C2" w:rsidR="00172633" w:rsidRPr="00936461" w:rsidRDefault="00172633" w:rsidP="00172633">
            <w:pPr>
              <w:pStyle w:val="TAL"/>
              <w:jc w:val="center"/>
              <w:rPr>
                <w:bCs/>
                <w:iCs/>
              </w:rPr>
            </w:pPr>
            <w:r w:rsidRPr="00936461">
              <w:rPr>
                <w:bCs/>
                <w:iCs/>
              </w:rPr>
              <w:t>N/A</w:t>
            </w:r>
          </w:p>
        </w:tc>
        <w:tc>
          <w:tcPr>
            <w:tcW w:w="728" w:type="dxa"/>
          </w:tcPr>
          <w:p w14:paraId="3C000B0A" w14:textId="293F33C7" w:rsidR="00172633" w:rsidRPr="00936461" w:rsidRDefault="00172633" w:rsidP="00172633">
            <w:pPr>
              <w:pStyle w:val="TAL"/>
              <w:jc w:val="center"/>
            </w:pPr>
            <w:r w:rsidRPr="00936461">
              <w:t>N/A</w:t>
            </w:r>
          </w:p>
        </w:tc>
      </w:tr>
      <w:tr w:rsidR="00936461" w:rsidRPr="00936461" w14:paraId="54FB303A" w14:textId="7AC2AEE4" w:rsidTr="00963B9B">
        <w:trPr>
          <w:cantSplit/>
          <w:tblHeader/>
        </w:trPr>
        <w:tc>
          <w:tcPr>
            <w:tcW w:w="6917" w:type="dxa"/>
          </w:tcPr>
          <w:p w14:paraId="671DC95F" w14:textId="6AA5AC35" w:rsidR="008C7055" w:rsidRPr="00936461" w:rsidRDefault="008C7055" w:rsidP="00963B9B">
            <w:pPr>
              <w:pStyle w:val="TAL"/>
              <w:rPr>
                <w:b/>
                <w:bCs/>
                <w:i/>
                <w:iCs/>
              </w:rPr>
            </w:pPr>
            <w:r w:rsidRPr="00936461">
              <w:rPr>
                <w:b/>
                <w:bCs/>
                <w:i/>
                <w:iCs/>
              </w:rPr>
              <w:t>offsetSRS-CB-PUSCH-Ant-Switch-fr1-r16</w:t>
            </w:r>
          </w:p>
          <w:p w14:paraId="7CC33606" w14:textId="6E8B9EE7" w:rsidR="008C7055" w:rsidRPr="00936461" w:rsidRDefault="008C7055" w:rsidP="00963B9B">
            <w:pPr>
              <w:pStyle w:val="TAL"/>
            </w:pPr>
            <w:r w:rsidRPr="00936461">
              <w:t>Indicates whether UE requires minimum of 19 symbols offset between aperiodic SRS triggering and transmission for SRS for codebook based PUSCH and antenna switching.</w:t>
            </w:r>
          </w:p>
          <w:p w14:paraId="67FC6F53" w14:textId="7D5C08B0" w:rsidR="008C7055" w:rsidRPr="00936461" w:rsidRDefault="008C7055" w:rsidP="00963B9B">
            <w:pPr>
              <w:pStyle w:val="TAL"/>
            </w:pPr>
          </w:p>
          <w:p w14:paraId="5A47B9C3" w14:textId="4EF08472" w:rsidR="008C7055" w:rsidRPr="00936461" w:rsidRDefault="008C7055" w:rsidP="00963B9B">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0CAE5C4A" w14:textId="6E4ECB32" w:rsidR="008C7055" w:rsidRPr="00936461" w:rsidRDefault="008C7055" w:rsidP="00963B9B">
            <w:pPr>
              <w:pStyle w:val="TAL"/>
              <w:jc w:val="center"/>
              <w:rPr>
                <w:bCs/>
                <w:iCs/>
              </w:rPr>
            </w:pPr>
            <w:r w:rsidRPr="00936461">
              <w:rPr>
                <w:bCs/>
                <w:iCs/>
              </w:rPr>
              <w:t>FS</w:t>
            </w:r>
          </w:p>
        </w:tc>
        <w:tc>
          <w:tcPr>
            <w:tcW w:w="567" w:type="dxa"/>
          </w:tcPr>
          <w:p w14:paraId="18172C52" w14:textId="39648C3D" w:rsidR="008C7055" w:rsidRPr="00936461" w:rsidRDefault="008C7055" w:rsidP="00963B9B">
            <w:pPr>
              <w:pStyle w:val="TAL"/>
              <w:jc w:val="center"/>
              <w:rPr>
                <w:bCs/>
                <w:iCs/>
              </w:rPr>
            </w:pPr>
            <w:r w:rsidRPr="00936461">
              <w:rPr>
                <w:bCs/>
                <w:iCs/>
              </w:rPr>
              <w:t>No</w:t>
            </w:r>
          </w:p>
        </w:tc>
        <w:tc>
          <w:tcPr>
            <w:tcW w:w="709" w:type="dxa"/>
          </w:tcPr>
          <w:p w14:paraId="4C0C0A6C" w14:textId="76C98FA0" w:rsidR="008C7055" w:rsidRPr="00936461" w:rsidRDefault="008C7055" w:rsidP="00963B9B">
            <w:pPr>
              <w:pStyle w:val="TAL"/>
              <w:jc w:val="center"/>
              <w:rPr>
                <w:bCs/>
                <w:iCs/>
              </w:rPr>
            </w:pPr>
            <w:r w:rsidRPr="00936461">
              <w:rPr>
                <w:bCs/>
                <w:iCs/>
              </w:rPr>
              <w:t>N/A</w:t>
            </w:r>
          </w:p>
        </w:tc>
        <w:tc>
          <w:tcPr>
            <w:tcW w:w="728" w:type="dxa"/>
          </w:tcPr>
          <w:p w14:paraId="04F8B9C3" w14:textId="34AA0D08" w:rsidR="008C7055" w:rsidRPr="00936461" w:rsidRDefault="00CF7A97" w:rsidP="00963B9B">
            <w:pPr>
              <w:pStyle w:val="TAL"/>
              <w:jc w:val="center"/>
            </w:pPr>
            <w:r w:rsidRPr="00936461">
              <w:t>FR1 only</w:t>
            </w:r>
          </w:p>
        </w:tc>
      </w:tr>
      <w:tr w:rsidR="00936461" w:rsidRPr="00936461" w14:paraId="7F673BF8" w14:textId="4953804D" w:rsidTr="00963B9B">
        <w:trPr>
          <w:cantSplit/>
          <w:tblHeader/>
        </w:trPr>
        <w:tc>
          <w:tcPr>
            <w:tcW w:w="6917" w:type="dxa"/>
          </w:tcPr>
          <w:p w14:paraId="4375F85D" w14:textId="675CAA42" w:rsidR="008C7055" w:rsidRPr="00936461" w:rsidRDefault="008C7055" w:rsidP="00963B9B">
            <w:pPr>
              <w:pStyle w:val="TAL"/>
              <w:rPr>
                <w:b/>
                <w:bCs/>
                <w:i/>
                <w:iCs/>
              </w:rPr>
            </w:pPr>
            <w:r w:rsidRPr="00936461">
              <w:rPr>
                <w:b/>
                <w:bCs/>
                <w:i/>
                <w:iCs/>
              </w:rPr>
              <w:t>offsetSRS-CB-PUSCH-PDCCH-MonitorSingleOcc-fr1-r16</w:t>
            </w:r>
          </w:p>
          <w:p w14:paraId="1FC5D2B7" w14:textId="352DE491" w:rsidR="008C7055" w:rsidRPr="00936461" w:rsidRDefault="008C7055" w:rsidP="00963B9B">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936461" w:rsidRDefault="008C7055" w:rsidP="00963B9B">
            <w:pPr>
              <w:pStyle w:val="TAL"/>
            </w:pPr>
          </w:p>
          <w:p w14:paraId="1D698342" w14:textId="6ED28E19" w:rsidR="008C7055" w:rsidRPr="00936461" w:rsidRDefault="008C7055" w:rsidP="00963B9B">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73DD4B60" w14:textId="53D70CE4" w:rsidR="008C7055" w:rsidRPr="00936461" w:rsidRDefault="008C7055" w:rsidP="00963B9B">
            <w:pPr>
              <w:pStyle w:val="TAL"/>
              <w:jc w:val="center"/>
              <w:rPr>
                <w:bCs/>
                <w:iCs/>
              </w:rPr>
            </w:pPr>
            <w:r w:rsidRPr="00936461">
              <w:rPr>
                <w:bCs/>
                <w:iCs/>
              </w:rPr>
              <w:t>FS</w:t>
            </w:r>
          </w:p>
        </w:tc>
        <w:tc>
          <w:tcPr>
            <w:tcW w:w="567" w:type="dxa"/>
          </w:tcPr>
          <w:p w14:paraId="0BA18EE6" w14:textId="01C96ED3" w:rsidR="008C7055" w:rsidRPr="00936461" w:rsidRDefault="008C7055" w:rsidP="00963B9B">
            <w:pPr>
              <w:pStyle w:val="TAL"/>
              <w:jc w:val="center"/>
              <w:rPr>
                <w:bCs/>
                <w:iCs/>
              </w:rPr>
            </w:pPr>
            <w:r w:rsidRPr="00936461">
              <w:rPr>
                <w:bCs/>
                <w:iCs/>
              </w:rPr>
              <w:t>No</w:t>
            </w:r>
          </w:p>
        </w:tc>
        <w:tc>
          <w:tcPr>
            <w:tcW w:w="709" w:type="dxa"/>
          </w:tcPr>
          <w:p w14:paraId="4FF3CC1F" w14:textId="3AF1CB7A" w:rsidR="008C7055" w:rsidRPr="00936461" w:rsidRDefault="008C7055" w:rsidP="00963B9B">
            <w:pPr>
              <w:pStyle w:val="TAL"/>
              <w:jc w:val="center"/>
              <w:rPr>
                <w:bCs/>
                <w:iCs/>
              </w:rPr>
            </w:pPr>
            <w:r w:rsidRPr="00936461">
              <w:rPr>
                <w:bCs/>
                <w:iCs/>
              </w:rPr>
              <w:t>N/A</w:t>
            </w:r>
          </w:p>
        </w:tc>
        <w:tc>
          <w:tcPr>
            <w:tcW w:w="728" w:type="dxa"/>
          </w:tcPr>
          <w:p w14:paraId="56EA8E70" w14:textId="5439D2A9" w:rsidR="008C7055" w:rsidRPr="00936461" w:rsidRDefault="00CF7A97" w:rsidP="00963B9B">
            <w:pPr>
              <w:pStyle w:val="TAL"/>
              <w:jc w:val="center"/>
            </w:pPr>
            <w:r w:rsidRPr="00936461">
              <w:t>FR1 only</w:t>
            </w:r>
          </w:p>
        </w:tc>
      </w:tr>
      <w:tr w:rsidR="00936461" w:rsidRPr="00936461" w14:paraId="0741ABFC" w14:textId="5F3C7498" w:rsidTr="00963B9B">
        <w:trPr>
          <w:cantSplit/>
          <w:tblHeader/>
        </w:trPr>
        <w:tc>
          <w:tcPr>
            <w:tcW w:w="6917" w:type="dxa"/>
          </w:tcPr>
          <w:p w14:paraId="36749EC4" w14:textId="487083C1" w:rsidR="008C7055" w:rsidRPr="00936461" w:rsidRDefault="008C7055" w:rsidP="00963B9B">
            <w:pPr>
              <w:pStyle w:val="TAL"/>
              <w:rPr>
                <w:b/>
                <w:bCs/>
                <w:i/>
                <w:iCs/>
              </w:rPr>
            </w:pPr>
            <w:r w:rsidRPr="00936461">
              <w:rPr>
                <w:b/>
                <w:bCs/>
                <w:i/>
                <w:iCs/>
              </w:rPr>
              <w:lastRenderedPageBreak/>
              <w:t>offsetSRS-CB-PUSCH-PDCCH-MonitorAnyOccWithoutGap-fr1-r16</w:t>
            </w:r>
          </w:p>
          <w:p w14:paraId="32FBA0D7" w14:textId="5072D111" w:rsidR="008C7055" w:rsidRPr="00936461" w:rsidRDefault="008C7055" w:rsidP="00963B9B">
            <w:pPr>
              <w:pStyle w:val="TAL"/>
            </w:pPr>
            <w:r w:rsidRPr="00936461">
              <w:t xml:space="preserve">Indicates whether UE requires minimum of 19 symbols offset between aperiodic SRS triggering and transmission for the case of </w:t>
            </w:r>
            <w:r w:rsidR="002E0381" w:rsidRPr="00936461">
              <w:t xml:space="preserve">PDCCH search space monitoring occasions in any symbol of the slot for Type 1-PDCCH common search space configured by dedicated RRC </w:t>
            </w:r>
            <w:r w:rsidR="00A85607" w:rsidRPr="00936461">
              <w:t>signalling</w:t>
            </w:r>
            <w:r w:rsidR="002E0381" w:rsidRPr="0093646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936461" w:rsidRDefault="008C7055" w:rsidP="00963B9B">
            <w:pPr>
              <w:pStyle w:val="TAL"/>
            </w:pPr>
          </w:p>
          <w:p w14:paraId="589E78E3" w14:textId="47627269" w:rsidR="008C7055" w:rsidRPr="00936461" w:rsidRDefault="008C7055" w:rsidP="00963B9B">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529073C1" w14:textId="7DE87888" w:rsidR="008C7055" w:rsidRPr="00936461" w:rsidRDefault="008C7055" w:rsidP="00963B9B">
            <w:pPr>
              <w:pStyle w:val="TAL"/>
              <w:jc w:val="center"/>
              <w:rPr>
                <w:bCs/>
                <w:iCs/>
              </w:rPr>
            </w:pPr>
            <w:r w:rsidRPr="00936461">
              <w:rPr>
                <w:bCs/>
                <w:iCs/>
              </w:rPr>
              <w:t>FS</w:t>
            </w:r>
          </w:p>
        </w:tc>
        <w:tc>
          <w:tcPr>
            <w:tcW w:w="567" w:type="dxa"/>
          </w:tcPr>
          <w:p w14:paraId="0AB5A469" w14:textId="6CE2DD59" w:rsidR="008C7055" w:rsidRPr="00936461" w:rsidRDefault="008C7055" w:rsidP="00963B9B">
            <w:pPr>
              <w:pStyle w:val="TAL"/>
              <w:jc w:val="center"/>
              <w:rPr>
                <w:bCs/>
                <w:iCs/>
              </w:rPr>
            </w:pPr>
            <w:r w:rsidRPr="00936461">
              <w:rPr>
                <w:bCs/>
                <w:iCs/>
              </w:rPr>
              <w:t>No</w:t>
            </w:r>
          </w:p>
        </w:tc>
        <w:tc>
          <w:tcPr>
            <w:tcW w:w="709" w:type="dxa"/>
          </w:tcPr>
          <w:p w14:paraId="7570F5D5" w14:textId="37E7DD50" w:rsidR="008C7055" w:rsidRPr="00936461" w:rsidRDefault="008C7055" w:rsidP="00963B9B">
            <w:pPr>
              <w:pStyle w:val="TAL"/>
              <w:jc w:val="center"/>
              <w:rPr>
                <w:bCs/>
                <w:iCs/>
              </w:rPr>
            </w:pPr>
            <w:r w:rsidRPr="00936461">
              <w:rPr>
                <w:bCs/>
                <w:iCs/>
              </w:rPr>
              <w:t>N/A</w:t>
            </w:r>
          </w:p>
        </w:tc>
        <w:tc>
          <w:tcPr>
            <w:tcW w:w="728" w:type="dxa"/>
          </w:tcPr>
          <w:p w14:paraId="0993D43C" w14:textId="1679F1C3" w:rsidR="008C7055" w:rsidRPr="00936461" w:rsidRDefault="00CF7A97" w:rsidP="00963B9B">
            <w:pPr>
              <w:pStyle w:val="TAL"/>
              <w:jc w:val="center"/>
            </w:pPr>
            <w:r w:rsidRPr="00936461">
              <w:t>FR1 only</w:t>
            </w:r>
          </w:p>
        </w:tc>
      </w:tr>
      <w:tr w:rsidR="00936461" w:rsidRPr="00936461" w14:paraId="2DF51D0F" w14:textId="4755EDBE" w:rsidTr="00963B9B">
        <w:trPr>
          <w:cantSplit/>
          <w:tblHeader/>
        </w:trPr>
        <w:tc>
          <w:tcPr>
            <w:tcW w:w="6917" w:type="dxa"/>
          </w:tcPr>
          <w:p w14:paraId="7D6FA022" w14:textId="36FB8B5C" w:rsidR="008C7055" w:rsidRPr="00936461" w:rsidRDefault="008C7055" w:rsidP="00963B9B">
            <w:pPr>
              <w:pStyle w:val="TAL"/>
              <w:rPr>
                <w:b/>
                <w:bCs/>
                <w:i/>
                <w:iCs/>
              </w:rPr>
            </w:pPr>
            <w:r w:rsidRPr="00936461">
              <w:rPr>
                <w:b/>
                <w:bCs/>
                <w:i/>
                <w:iCs/>
              </w:rPr>
              <w:t>offsetSRS-CB-PUSCH-PDCCH-MonitorAnyOccWithGap-fr1-r16</w:t>
            </w:r>
          </w:p>
          <w:p w14:paraId="3E5F4465" w14:textId="1539DDC4" w:rsidR="008C7055" w:rsidRPr="00936461" w:rsidRDefault="008C7055" w:rsidP="00963B9B">
            <w:pPr>
              <w:pStyle w:val="TAL"/>
            </w:pPr>
            <w:r w:rsidRPr="00936461">
              <w:t xml:space="preserve">Indicates whether UE requires minimum of 19 symbols offset between aperiodic SRS triggering and transmission for SRS for codebook based PUSCH and antenna switching for the case of </w:t>
            </w:r>
            <w:r w:rsidR="002E0381" w:rsidRPr="0093646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36461">
              <w:t>signalling</w:t>
            </w:r>
            <w:r w:rsidR="002E0381" w:rsidRPr="0093646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936461" w:rsidRDefault="008C7055" w:rsidP="00963B9B">
            <w:pPr>
              <w:pStyle w:val="TAL"/>
            </w:pPr>
          </w:p>
          <w:p w14:paraId="22C304F7" w14:textId="3324DAD6" w:rsidR="008C7055" w:rsidRPr="00936461" w:rsidRDefault="008C7055" w:rsidP="00963B9B">
            <w:pPr>
              <w:pStyle w:val="TAL"/>
            </w:pPr>
            <w:r w:rsidRPr="00936461">
              <w:t xml:space="preserve">UE indicating support of this shall indicate support of </w:t>
            </w:r>
            <w:proofErr w:type="spellStart"/>
            <w:r w:rsidR="00B97E1C" w:rsidRPr="00936461">
              <w:rPr>
                <w:i/>
                <w:iCs/>
              </w:rPr>
              <w:t>pdcch-MonitoringAnyOccasions</w:t>
            </w:r>
            <w:proofErr w:type="spellEnd"/>
            <w:r w:rsidR="00B97E1C" w:rsidRPr="00936461">
              <w:t xml:space="preserve"> with value </w:t>
            </w:r>
            <w:proofErr w:type="spellStart"/>
            <w:r w:rsidR="00B97E1C" w:rsidRPr="00936461">
              <w:rPr>
                <w:i/>
                <w:iCs/>
              </w:rPr>
              <w:t>withDCI</w:t>
            </w:r>
            <w:proofErr w:type="spellEnd"/>
            <w:r w:rsidR="00B97E1C" w:rsidRPr="00936461">
              <w:rPr>
                <w:i/>
                <w:iCs/>
              </w:rPr>
              <w:t>-Gap</w:t>
            </w:r>
            <w:r w:rsidR="00B97E1C" w:rsidRPr="00936461">
              <w:t xml:space="preserve"> and </w:t>
            </w:r>
            <w:proofErr w:type="spellStart"/>
            <w:r w:rsidRPr="00936461">
              <w:rPr>
                <w:i/>
              </w:rPr>
              <w:t>supportedSRS</w:t>
            </w:r>
            <w:proofErr w:type="spellEnd"/>
            <w:r w:rsidRPr="00936461">
              <w:rPr>
                <w:i/>
              </w:rPr>
              <w:t>-Resources.</w:t>
            </w:r>
          </w:p>
        </w:tc>
        <w:tc>
          <w:tcPr>
            <w:tcW w:w="709" w:type="dxa"/>
          </w:tcPr>
          <w:p w14:paraId="2EA2304D" w14:textId="273D9A0E" w:rsidR="008C7055" w:rsidRPr="00936461" w:rsidRDefault="008C7055" w:rsidP="00963B9B">
            <w:pPr>
              <w:pStyle w:val="TAL"/>
              <w:jc w:val="center"/>
              <w:rPr>
                <w:bCs/>
                <w:iCs/>
              </w:rPr>
            </w:pPr>
            <w:r w:rsidRPr="00936461">
              <w:rPr>
                <w:bCs/>
                <w:iCs/>
              </w:rPr>
              <w:t>FS</w:t>
            </w:r>
          </w:p>
        </w:tc>
        <w:tc>
          <w:tcPr>
            <w:tcW w:w="567" w:type="dxa"/>
          </w:tcPr>
          <w:p w14:paraId="1F23D922" w14:textId="53C5F5DE" w:rsidR="008C7055" w:rsidRPr="00936461" w:rsidRDefault="008C7055" w:rsidP="00963B9B">
            <w:pPr>
              <w:pStyle w:val="TAL"/>
              <w:jc w:val="center"/>
              <w:rPr>
                <w:bCs/>
                <w:iCs/>
              </w:rPr>
            </w:pPr>
            <w:r w:rsidRPr="00936461">
              <w:rPr>
                <w:bCs/>
                <w:iCs/>
              </w:rPr>
              <w:t>No</w:t>
            </w:r>
          </w:p>
        </w:tc>
        <w:tc>
          <w:tcPr>
            <w:tcW w:w="709" w:type="dxa"/>
          </w:tcPr>
          <w:p w14:paraId="3D4DBB0D" w14:textId="0E32128E" w:rsidR="008C7055" w:rsidRPr="00936461" w:rsidRDefault="008C7055" w:rsidP="00963B9B">
            <w:pPr>
              <w:pStyle w:val="TAL"/>
              <w:jc w:val="center"/>
              <w:rPr>
                <w:bCs/>
                <w:iCs/>
              </w:rPr>
            </w:pPr>
            <w:r w:rsidRPr="00936461">
              <w:rPr>
                <w:bCs/>
                <w:iCs/>
              </w:rPr>
              <w:t>N/A</w:t>
            </w:r>
          </w:p>
        </w:tc>
        <w:tc>
          <w:tcPr>
            <w:tcW w:w="728" w:type="dxa"/>
          </w:tcPr>
          <w:p w14:paraId="6A0DC96C" w14:textId="0AB11A98" w:rsidR="008C7055" w:rsidRPr="00936461" w:rsidRDefault="00CF7A97" w:rsidP="00963B9B">
            <w:pPr>
              <w:pStyle w:val="TAL"/>
              <w:jc w:val="center"/>
            </w:pPr>
            <w:r w:rsidRPr="00936461">
              <w:t>FR1 only</w:t>
            </w:r>
          </w:p>
        </w:tc>
      </w:tr>
      <w:tr w:rsidR="00936461" w:rsidRPr="00936461" w14:paraId="0D82DB85" w14:textId="1C7B3481" w:rsidTr="00963B9B">
        <w:trPr>
          <w:cantSplit/>
          <w:tblHeader/>
        </w:trPr>
        <w:tc>
          <w:tcPr>
            <w:tcW w:w="6917" w:type="dxa"/>
          </w:tcPr>
          <w:p w14:paraId="2F68A6B6" w14:textId="62B29919" w:rsidR="008C7055" w:rsidRPr="00936461" w:rsidRDefault="008C7055" w:rsidP="00963B9B">
            <w:pPr>
              <w:pStyle w:val="TAL"/>
              <w:rPr>
                <w:b/>
                <w:bCs/>
                <w:i/>
                <w:iCs/>
              </w:rPr>
            </w:pPr>
            <w:r w:rsidRPr="00936461">
              <w:rPr>
                <w:b/>
                <w:bCs/>
                <w:i/>
                <w:iCs/>
              </w:rPr>
              <w:t>offsetSRS-CB-PUSCH-PDCCH-MonitorAnyOccWithSpanGap-fr1-r16</w:t>
            </w:r>
          </w:p>
          <w:p w14:paraId="5CD05AEC" w14:textId="1C2C44B2" w:rsidR="008C7055" w:rsidRPr="00936461" w:rsidRDefault="008C7055" w:rsidP="00963B9B">
            <w:pPr>
              <w:pStyle w:val="TAL"/>
            </w:pPr>
            <w:r w:rsidRPr="00936461">
              <w:t xml:space="preserve">Indicates whether UE requires minimum of 19 symbols offset between aperiodic SRS triggering and transmission for the case of </w:t>
            </w:r>
            <w:r w:rsidR="002E0381" w:rsidRPr="0093646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936461" w:rsidRDefault="008C7055" w:rsidP="00963B9B">
            <w:pPr>
              <w:pStyle w:val="TAL"/>
            </w:pPr>
          </w:p>
          <w:p w14:paraId="7F96B301" w14:textId="7F675CFC" w:rsidR="008C7055" w:rsidRPr="00936461" w:rsidRDefault="008C7055" w:rsidP="00963B9B">
            <w:pPr>
              <w:pStyle w:val="TAL"/>
              <w:rPr>
                <w:i/>
              </w:rPr>
            </w:pPr>
            <w:r w:rsidRPr="00936461">
              <w:t xml:space="preserve">UE indicating support of this shall indicate support of </w:t>
            </w:r>
            <w:proofErr w:type="spellStart"/>
            <w:r w:rsidRPr="00936461">
              <w:rPr>
                <w:i/>
              </w:rPr>
              <w:t>supportedSRS</w:t>
            </w:r>
            <w:proofErr w:type="spellEnd"/>
            <w:r w:rsidRPr="00936461">
              <w:rPr>
                <w:i/>
              </w:rPr>
              <w:t>-Resources</w:t>
            </w:r>
            <w:r w:rsidRPr="00936461">
              <w:rPr>
                <w:iCs/>
              </w:rPr>
              <w:t>.</w:t>
            </w:r>
          </w:p>
        </w:tc>
        <w:tc>
          <w:tcPr>
            <w:tcW w:w="709" w:type="dxa"/>
          </w:tcPr>
          <w:p w14:paraId="535E35E2" w14:textId="00354F5C" w:rsidR="008C7055" w:rsidRPr="00936461" w:rsidRDefault="008C7055" w:rsidP="00963B9B">
            <w:pPr>
              <w:pStyle w:val="TAL"/>
              <w:jc w:val="center"/>
              <w:rPr>
                <w:bCs/>
                <w:iCs/>
              </w:rPr>
            </w:pPr>
            <w:r w:rsidRPr="00936461">
              <w:rPr>
                <w:bCs/>
                <w:iCs/>
              </w:rPr>
              <w:t>FS</w:t>
            </w:r>
          </w:p>
        </w:tc>
        <w:tc>
          <w:tcPr>
            <w:tcW w:w="567" w:type="dxa"/>
          </w:tcPr>
          <w:p w14:paraId="6045F724" w14:textId="5A4466A1" w:rsidR="008C7055" w:rsidRPr="00936461" w:rsidRDefault="008C7055" w:rsidP="00963B9B">
            <w:pPr>
              <w:pStyle w:val="TAL"/>
              <w:jc w:val="center"/>
              <w:rPr>
                <w:bCs/>
                <w:iCs/>
              </w:rPr>
            </w:pPr>
            <w:r w:rsidRPr="00936461">
              <w:rPr>
                <w:bCs/>
                <w:iCs/>
              </w:rPr>
              <w:t>No</w:t>
            </w:r>
          </w:p>
        </w:tc>
        <w:tc>
          <w:tcPr>
            <w:tcW w:w="709" w:type="dxa"/>
          </w:tcPr>
          <w:p w14:paraId="77270A53" w14:textId="70155C2C" w:rsidR="008C7055" w:rsidRPr="00936461" w:rsidRDefault="008C7055" w:rsidP="00963B9B">
            <w:pPr>
              <w:pStyle w:val="TAL"/>
              <w:jc w:val="center"/>
              <w:rPr>
                <w:bCs/>
                <w:iCs/>
              </w:rPr>
            </w:pPr>
            <w:r w:rsidRPr="00936461">
              <w:rPr>
                <w:bCs/>
                <w:iCs/>
              </w:rPr>
              <w:t>N/A</w:t>
            </w:r>
          </w:p>
        </w:tc>
        <w:tc>
          <w:tcPr>
            <w:tcW w:w="728" w:type="dxa"/>
          </w:tcPr>
          <w:p w14:paraId="2FC401B9" w14:textId="420387BD" w:rsidR="008C7055" w:rsidRPr="00936461" w:rsidRDefault="00CF7A97" w:rsidP="00963B9B">
            <w:pPr>
              <w:pStyle w:val="TAL"/>
              <w:jc w:val="center"/>
            </w:pPr>
            <w:r w:rsidRPr="00936461">
              <w:t>FR1 only</w:t>
            </w:r>
          </w:p>
        </w:tc>
      </w:tr>
      <w:tr w:rsidR="00936461" w:rsidRPr="00936461" w14:paraId="7F9B54D3" w14:textId="1C28242B" w:rsidTr="0026000E">
        <w:trPr>
          <w:cantSplit/>
          <w:tblHeader/>
        </w:trPr>
        <w:tc>
          <w:tcPr>
            <w:tcW w:w="6917" w:type="dxa"/>
          </w:tcPr>
          <w:p w14:paraId="702C3177" w14:textId="580C14BF" w:rsidR="001F7FB0" w:rsidRPr="00936461" w:rsidRDefault="001F7FB0" w:rsidP="001F7FB0">
            <w:pPr>
              <w:pStyle w:val="TAL"/>
              <w:rPr>
                <w:b/>
                <w:i/>
              </w:rPr>
            </w:pPr>
            <w:r w:rsidRPr="00936461">
              <w:rPr>
                <w:b/>
                <w:i/>
              </w:rPr>
              <w:t>pa-</w:t>
            </w:r>
            <w:proofErr w:type="spellStart"/>
            <w:r w:rsidRPr="00936461">
              <w:rPr>
                <w:b/>
                <w:i/>
              </w:rPr>
              <w:t>PhaseDiscontinuityImpacts</w:t>
            </w:r>
            <w:proofErr w:type="spellEnd"/>
          </w:p>
          <w:p w14:paraId="173C0758" w14:textId="2135E240" w:rsidR="00C12CA7" w:rsidRPr="00936461" w:rsidRDefault="001F7FB0" w:rsidP="00C12CA7">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936461" w:rsidRDefault="00C12CA7" w:rsidP="00780E06">
            <w:pPr>
              <w:pStyle w:val="af2"/>
              <w:spacing w:after="0"/>
            </w:pPr>
          </w:p>
          <w:p w14:paraId="1604E040" w14:textId="27647B29" w:rsidR="00C12CA7" w:rsidRPr="00936461" w:rsidRDefault="00C12CA7" w:rsidP="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1B24E320" w14:textId="1FA08B98"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CC73F9E" w14:textId="501C50FB" w:rsidR="00C12CA7" w:rsidRPr="00936461" w:rsidRDefault="00C12CA7" w:rsidP="00780E06">
            <w:pPr>
              <w:pStyle w:val="B1"/>
              <w:spacing w:after="0"/>
              <w:rPr>
                <w:rFonts w:ascii="Arial" w:eastAsiaTheme="minorEastAsia"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eastAsiaTheme="minorEastAsia" w:hAnsi="Arial" w:cs="Arial"/>
                <w:sz w:val="18"/>
                <w:szCs w:val="18"/>
              </w:rPr>
              <w:t>;</w:t>
            </w:r>
          </w:p>
          <w:p w14:paraId="70468EAC" w14:textId="098357B8" w:rsidR="00C12CA7" w:rsidRPr="00936461" w:rsidRDefault="00C12CA7" w:rsidP="00780E06">
            <w:pPr>
              <w:pStyle w:val="B1"/>
              <w:spacing w:after="0"/>
              <w:rPr>
                <w:rFonts w:ascii="Arial" w:hAnsi="Arial" w:cs="Arial"/>
                <w:sz w:val="18"/>
                <w:szCs w:val="18"/>
                <w:lang w:eastAsia="zh-CN"/>
              </w:rPr>
            </w:pPr>
            <w:r w:rsidRPr="00936461">
              <w:rPr>
                <w:rFonts w:ascii="Arial" w:eastAsiaTheme="minorEastAsia"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936461" w:rsidRDefault="00C12CA7" w:rsidP="00780E06">
            <w:pPr>
              <w:pStyle w:val="af2"/>
              <w:spacing w:after="0"/>
              <w:rPr>
                <w:rFonts w:cs="Arial"/>
                <w:szCs w:val="18"/>
              </w:rPr>
            </w:pPr>
          </w:p>
          <w:p w14:paraId="6A728C40" w14:textId="6E5FAE54" w:rsidR="001F7FB0" w:rsidRPr="00936461" w:rsidRDefault="00C12CA7" w:rsidP="00C12CA7">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477B745A" w14:textId="5B1485A1" w:rsidR="001F7FB0" w:rsidRPr="00936461" w:rsidRDefault="001F7FB0" w:rsidP="001F7FB0">
            <w:pPr>
              <w:pStyle w:val="TAL"/>
              <w:jc w:val="center"/>
            </w:pPr>
            <w:r w:rsidRPr="00936461">
              <w:t>FS</w:t>
            </w:r>
          </w:p>
        </w:tc>
        <w:tc>
          <w:tcPr>
            <w:tcW w:w="567" w:type="dxa"/>
          </w:tcPr>
          <w:p w14:paraId="662B7942" w14:textId="5DA61100" w:rsidR="001F7FB0" w:rsidRPr="00936461" w:rsidRDefault="001F7FB0" w:rsidP="001F7FB0">
            <w:pPr>
              <w:pStyle w:val="TAL"/>
              <w:jc w:val="center"/>
            </w:pPr>
            <w:r w:rsidRPr="00936461">
              <w:t>No</w:t>
            </w:r>
          </w:p>
        </w:tc>
        <w:tc>
          <w:tcPr>
            <w:tcW w:w="709" w:type="dxa"/>
          </w:tcPr>
          <w:p w14:paraId="2CD7CDA4" w14:textId="27DE9934" w:rsidR="001F7FB0" w:rsidRPr="00936461" w:rsidRDefault="001F7FB0" w:rsidP="001F7FB0">
            <w:pPr>
              <w:pStyle w:val="TAL"/>
              <w:jc w:val="center"/>
            </w:pPr>
            <w:r w:rsidRPr="00936461">
              <w:rPr>
                <w:bCs/>
                <w:iCs/>
              </w:rPr>
              <w:t>N/A</w:t>
            </w:r>
          </w:p>
        </w:tc>
        <w:tc>
          <w:tcPr>
            <w:tcW w:w="728" w:type="dxa"/>
          </w:tcPr>
          <w:p w14:paraId="6DF8DF4C" w14:textId="48F5E392" w:rsidR="001F7FB0" w:rsidRPr="00936461" w:rsidRDefault="001F7FB0" w:rsidP="001F7FB0">
            <w:pPr>
              <w:pStyle w:val="TAL"/>
              <w:jc w:val="center"/>
            </w:pPr>
            <w:r w:rsidRPr="00936461">
              <w:rPr>
                <w:bCs/>
                <w:iCs/>
              </w:rPr>
              <w:t>N/A</w:t>
            </w:r>
          </w:p>
        </w:tc>
      </w:tr>
      <w:tr w:rsidR="00936461" w:rsidRPr="00936461" w14:paraId="4CA1329F" w14:textId="03115267" w:rsidTr="00963B9B">
        <w:trPr>
          <w:cantSplit/>
          <w:tblHeader/>
        </w:trPr>
        <w:tc>
          <w:tcPr>
            <w:tcW w:w="6917" w:type="dxa"/>
          </w:tcPr>
          <w:p w14:paraId="05122A5A" w14:textId="65C0218A" w:rsidR="008C7055" w:rsidRPr="00936461" w:rsidRDefault="008C7055" w:rsidP="00963B9B">
            <w:pPr>
              <w:pStyle w:val="TAL"/>
              <w:rPr>
                <w:b/>
                <w:i/>
              </w:rPr>
            </w:pPr>
            <w:r w:rsidRPr="00936461">
              <w:rPr>
                <w:b/>
                <w:i/>
              </w:rPr>
              <w:lastRenderedPageBreak/>
              <w:t>partialCancellationPUCCH-PUSCH-PRACH-TX-r16</w:t>
            </w:r>
          </w:p>
          <w:p w14:paraId="24EF7060" w14:textId="50DC99DD" w:rsidR="008C7055" w:rsidRPr="00936461" w:rsidRDefault="008C7055" w:rsidP="00963B9B">
            <w:pPr>
              <w:pStyle w:val="TAL"/>
              <w:rPr>
                <w:bCs/>
                <w:iCs/>
              </w:rPr>
            </w:pPr>
            <w:r w:rsidRPr="00936461">
              <w:rPr>
                <w:bCs/>
                <w:iCs/>
              </w:rPr>
              <w:t>Indicates whether UE supports the partial cancellation of the configured PUCCH or PUSCH or PRACH transmission in set of symbols of a slot due to:</w:t>
            </w:r>
          </w:p>
          <w:p w14:paraId="313DB946" w14:textId="4FA81C8A" w:rsidR="00B86133" w:rsidRPr="00936461" w:rsidRDefault="000C23D7" w:rsidP="00B861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936461">
              <w:rPr>
                <w:rFonts w:ascii="Arial" w:hAnsi="Arial" w:cs="Arial"/>
                <w:sz w:val="18"/>
                <w:szCs w:val="18"/>
              </w:rPr>
              <w:t>;</w:t>
            </w:r>
          </w:p>
          <w:p w14:paraId="10B6D6C3" w14:textId="6FB16BEB" w:rsidR="008C7055" w:rsidRPr="00936461" w:rsidRDefault="00B86133" w:rsidP="00B861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if provided, or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are not provided to the UE;</w:t>
            </w:r>
          </w:p>
          <w:p w14:paraId="5159C00B" w14:textId="5239D2BF" w:rsidR="008C7055" w:rsidRPr="00936461" w:rsidRDefault="000C23D7" w:rsidP="000C23D7">
            <w:pPr>
              <w:pStyle w:val="B1"/>
              <w:spacing w:after="0"/>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936461" w:rsidRDefault="008C7055" w:rsidP="00963B9B">
            <w:pPr>
              <w:pStyle w:val="TAL"/>
              <w:jc w:val="center"/>
            </w:pPr>
            <w:r w:rsidRPr="00936461">
              <w:t>FS</w:t>
            </w:r>
          </w:p>
        </w:tc>
        <w:tc>
          <w:tcPr>
            <w:tcW w:w="567" w:type="dxa"/>
          </w:tcPr>
          <w:p w14:paraId="7B2C07C3" w14:textId="38C7DD6E" w:rsidR="008C7055" w:rsidRPr="00936461" w:rsidRDefault="008C7055" w:rsidP="00963B9B">
            <w:pPr>
              <w:pStyle w:val="TAL"/>
              <w:jc w:val="center"/>
            </w:pPr>
            <w:r w:rsidRPr="00936461">
              <w:t>No</w:t>
            </w:r>
          </w:p>
        </w:tc>
        <w:tc>
          <w:tcPr>
            <w:tcW w:w="709" w:type="dxa"/>
          </w:tcPr>
          <w:p w14:paraId="6332B20F" w14:textId="54E5F763" w:rsidR="008C7055" w:rsidRPr="00936461" w:rsidRDefault="008C7055" w:rsidP="00963B9B">
            <w:pPr>
              <w:pStyle w:val="TAL"/>
              <w:jc w:val="center"/>
              <w:rPr>
                <w:bCs/>
                <w:iCs/>
              </w:rPr>
            </w:pPr>
            <w:r w:rsidRPr="00936461">
              <w:rPr>
                <w:bCs/>
                <w:iCs/>
              </w:rPr>
              <w:t>N/A</w:t>
            </w:r>
          </w:p>
        </w:tc>
        <w:tc>
          <w:tcPr>
            <w:tcW w:w="728" w:type="dxa"/>
          </w:tcPr>
          <w:p w14:paraId="2AE5CAC8" w14:textId="4923F240" w:rsidR="008C7055" w:rsidRPr="00936461" w:rsidRDefault="008C7055" w:rsidP="00963B9B">
            <w:pPr>
              <w:pStyle w:val="TAL"/>
              <w:jc w:val="center"/>
              <w:rPr>
                <w:bCs/>
                <w:iCs/>
              </w:rPr>
            </w:pPr>
            <w:r w:rsidRPr="00936461">
              <w:rPr>
                <w:bCs/>
                <w:iCs/>
              </w:rPr>
              <w:t>N/A</w:t>
            </w:r>
          </w:p>
        </w:tc>
      </w:tr>
      <w:tr w:rsidR="00936461" w:rsidRPr="00936461" w14:paraId="4CFB9932" w14:textId="77777777" w:rsidTr="00963B9B">
        <w:trPr>
          <w:cantSplit/>
          <w:tblHeader/>
        </w:trPr>
        <w:tc>
          <w:tcPr>
            <w:tcW w:w="6917" w:type="dxa"/>
          </w:tcPr>
          <w:p w14:paraId="4B0C1E9B" w14:textId="77777777" w:rsidR="00D84D0E" w:rsidRPr="00936461" w:rsidRDefault="00D84D0E" w:rsidP="00D84D0E">
            <w:pPr>
              <w:pStyle w:val="TAL"/>
              <w:rPr>
                <w:b/>
                <w:i/>
              </w:rPr>
            </w:pPr>
            <w:r w:rsidRPr="00936461">
              <w:rPr>
                <w:b/>
                <w:i/>
              </w:rPr>
              <w:t>phaseReportMoreThanOne-r18</w:t>
            </w:r>
          </w:p>
          <w:p w14:paraId="2AFF108E" w14:textId="77777777" w:rsidR="00D84D0E" w:rsidRPr="00936461" w:rsidRDefault="00D84D0E" w:rsidP="00D84D0E">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7FB21028" w14:textId="162ACED0" w:rsidR="00D84D0E" w:rsidRPr="00936461" w:rsidRDefault="00D84D0E" w:rsidP="00D84D0E">
            <w:pPr>
              <w:pStyle w:val="TAL"/>
              <w:rPr>
                <w:b/>
                <w:i/>
              </w:rPr>
            </w:pPr>
            <w:r w:rsidRPr="00936461">
              <w:t>A UE supporting this feature shall also indicate support of FG40-3-3-1.</w:t>
            </w:r>
          </w:p>
        </w:tc>
        <w:tc>
          <w:tcPr>
            <w:tcW w:w="709" w:type="dxa"/>
          </w:tcPr>
          <w:p w14:paraId="6D22CE22" w14:textId="034CB006" w:rsidR="00D84D0E" w:rsidRPr="00936461" w:rsidRDefault="00D84D0E" w:rsidP="00D84D0E">
            <w:pPr>
              <w:pStyle w:val="TAL"/>
              <w:jc w:val="center"/>
            </w:pPr>
            <w:r w:rsidRPr="00936461">
              <w:t>FS</w:t>
            </w:r>
          </w:p>
        </w:tc>
        <w:tc>
          <w:tcPr>
            <w:tcW w:w="567" w:type="dxa"/>
          </w:tcPr>
          <w:p w14:paraId="6B4AD513" w14:textId="30097AF9" w:rsidR="00D84D0E" w:rsidRPr="00936461" w:rsidRDefault="00D84D0E" w:rsidP="00D84D0E">
            <w:pPr>
              <w:pStyle w:val="TAL"/>
              <w:jc w:val="center"/>
            </w:pPr>
            <w:r w:rsidRPr="00936461">
              <w:t>No</w:t>
            </w:r>
          </w:p>
        </w:tc>
        <w:tc>
          <w:tcPr>
            <w:tcW w:w="709" w:type="dxa"/>
          </w:tcPr>
          <w:p w14:paraId="30DD3B4E" w14:textId="76BF5D0D" w:rsidR="00D84D0E" w:rsidRPr="00936461" w:rsidRDefault="00D84D0E" w:rsidP="00D84D0E">
            <w:pPr>
              <w:pStyle w:val="TAL"/>
              <w:jc w:val="center"/>
              <w:rPr>
                <w:bCs/>
                <w:iCs/>
              </w:rPr>
            </w:pPr>
            <w:r w:rsidRPr="00936461">
              <w:rPr>
                <w:bCs/>
                <w:iCs/>
              </w:rPr>
              <w:t>N/A</w:t>
            </w:r>
          </w:p>
        </w:tc>
        <w:tc>
          <w:tcPr>
            <w:tcW w:w="728" w:type="dxa"/>
          </w:tcPr>
          <w:p w14:paraId="3238ED7D" w14:textId="2661AE37" w:rsidR="00D84D0E" w:rsidRPr="00936461" w:rsidRDefault="00D84D0E" w:rsidP="00D84D0E">
            <w:pPr>
              <w:pStyle w:val="TAL"/>
              <w:jc w:val="center"/>
              <w:rPr>
                <w:bCs/>
                <w:iCs/>
              </w:rPr>
            </w:pPr>
            <w:r w:rsidRPr="00936461">
              <w:rPr>
                <w:bCs/>
                <w:iCs/>
              </w:rPr>
              <w:t>N/A</w:t>
            </w:r>
          </w:p>
        </w:tc>
      </w:tr>
      <w:tr w:rsidR="00936461" w:rsidRPr="00936461" w14:paraId="1258FE33" w14:textId="77777777" w:rsidTr="007249E3">
        <w:trPr>
          <w:cantSplit/>
          <w:tblHeader/>
        </w:trPr>
        <w:tc>
          <w:tcPr>
            <w:tcW w:w="6917" w:type="dxa"/>
          </w:tcPr>
          <w:p w14:paraId="47921B48" w14:textId="77777777" w:rsidR="00CC62ED" w:rsidRPr="00936461" w:rsidRDefault="00CC62ED" w:rsidP="007249E3">
            <w:pPr>
              <w:pStyle w:val="TAL"/>
              <w:rPr>
                <w:b/>
                <w:i/>
              </w:rPr>
            </w:pPr>
            <w:r w:rsidRPr="00936461">
              <w:rPr>
                <w:b/>
                <w:i/>
              </w:rPr>
              <w:t>phy-PrioritizationHighPriorityDG-LowPriorityCG-r17</w:t>
            </w:r>
          </w:p>
          <w:p w14:paraId="4B2D6BBA" w14:textId="77777777" w:rsidR="00CC62ED" w:rsidRPr="00936461" w:rsidRDefault="00CC62ED" w:rsidP="007249E3">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288A9EDB"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936461" w:rsidRDefault="00CC62ED" w:rsidP="007249E3">
            <w:pPr>
              <w:pStyle w:val="TAL"/>
              <w:rPr>
                <w:rFonts w:eastAsia="宋体"/>
                <w:bCs/>
                <w:iCs/>
                <w:lang w:eastAsia="zh-CN"/>
              </w:rPr>
            </w:pPr>
          </w:p>
          <w:p w14:paraId="0E222F18" w14:textId="77777777" w:rsidR="00CC62ED" w:rsidRPr="00936461" w:rsidRDefault="00CC62ED" w:rsidP="007249E3">
            <w:pPr>
              <w:pStyle w:val="TAL"/>
              <w:rPr>
                <w:rFonts w:eastAsia="宋体"/>
                <w:bCs/>
                <w:iCs/>
                <w:lang w:eastAsia="zh-CN"/>
              </w:rPr>
            </w:pPr>
            <w:r w:rsidRPr="00936461">
              <w:rPr>
                <w:rFonts w:eastAsia="宋体"/>
                <w:bCs/>
                <w:iCs/>
                <w:lang w:eastAsia="zh-CN"/>
              </w:rPr>
              <w:t>The capability signalling comprises the following parameters:</w:t>
            </w:r>
          </w:p>
          <w:p w14:paraId="50755527"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936461" w:rsidRDefault="00CC62ED" w:rsidP="007249E3">
            <w:pPr>
              <w:pStyle w:val="B1"/>
              <w:spacing w:after="0"/>
              <w:rPr>
                <w:rFonts w:ascii="Arial" w:hAnsi="Arial" w:cs="Arial"/>
                <w:sz w:val="18"/>
                <w:szCs w:val="18"/>
              </w:rPr>
            </w:pPr>
          </w:p>
          <w:p w14:paraId="40836939" w14:textId="77777777" w:rsidR="00CC62ED" w:rsidRPr="00936461" w:rsidRDefault="00CC62ED" w:rsidP="007249E3">
            <w:pPr>
              <w:pStyle w:val="TAL"/>
              <w:rPr>
                <w:rFonts w:cs="Arial"/>
                <w:szCs w:val="18"/>
              </w:rPr>
            </w:pPr>
            <w:r w:rsidRPr="00936461">
              <w:rPr>
                <w:rFonts w:eastAsia="宋体"/>
                <w:bCs/>
                <w:iCs/>
                <w:lang w:eastAsia="zh-CN"/>
              </w:rPr>
              <w:t>The value sym0 denotes 0 symbol, sym1 denotes one symbol, and so on.</w:t>
            </w:r>
          </w:p>
        </w:tc>
        <w:tc>
          <w:tcPr>
            <w:tcW w:w="709" w:type="dxa"/>
          </w:tcPr>
          <w:p w14:paraId="0C688893" w14:textId="77777777" w:rsidR="00CC62ED" w:rsidRPr="00936461" w:rsidRDefault="00CC62ED" w:rsidP="007249E3">
            <w:pPr>
              <w:pStyle w:val="TAL"/>
              <w:jc w:val="center"/>
            </w:pPr>
            <w:r w:rsidRPr="00936461">
              <w:t>FS</w:t>
            </w:r>
          </w:p>
        </w:tc>
        <w:tc>
          <w:tcPr>
            <w:tcW w:w="567" w:type="dxa"/>
          </w:tcPr>
          <w:p w14:paraId="214C3337" w14:textId="77777777" w:rsidR="00CC62ED" w:rsidRPr="00936461" w:rsidRDefault="00CC62ED" w:rsidP="007249E3">
            <w:pPr>
              <w:pStyle w:val="TAL"/>
              <w:jc w:val="center"/>
            </w:pPr>
            <w:r w:rsidRPr="00936461">
              <w:t>No</w:t>
            </w:r>
          </w:p>
        </w:tc>
        <w:tc>
          <w:tcPr>
            <w:tcW w:w="709" w:type="dxa"/>
          </w:tcPr>
          <w:p w14:paraId="03558739" w14:textId="77777777" w:rsidR="00CC62ED" w:rsidRPr="00936461" w:rsidRDefault="00CC62ED" w:rsidP="007249E3">
            <w:pPr>
              <w:pStyle w:val="TAL"/>
              <w:jc w:val="center"/>
              <w:rPr>
                <w:bCs/>
                <w:iCs/>
              </w:rPr>
            </w:pPr>
            <w:r w:rsidRPr="00936461">
              <w:rPr>
                <w:bCs/>
                <w:iCs/>
              </w:rPr>
              <w:t>N/A</w:t>
            </w:r>
          </w:p>
        </w:tc>
        <w:tc>
          <w:tcPr>
            <w:tcW w:w="728" w:type="dxa"/>
          </w:tcPr>
          <w:p w14:paraId="033138B4" w14:textId="77777777" w:rsidR="00CC62ED" w:rsidRPr="00936461" w:rsidRDefault="00CC62ED" w:rsidP="007249E3">
            <w:pPr>
              <w:pStyle w:val="TAL"/>
              <w:jc w:val="center"/>
              <w:rPr>
                <w:bCs/>
                <w:iCs/>
              </w:rPr>
            </w:pPr>
            <w:r w:rsidRPr="00936461">
              <w:rPr>
                <w:bCs/>
                <w:iCs/>
              </w:rPr>
              <w:t>N/A</w:t>
            </w:r>
          </w:p>
        </w:tc>
      </w:tr>
      <w:tr w:rsidR="00936461" w:rsidRPr="00936461" w14:paraId="57AEB7F3" w14:textId="77777777" w:rsidTr="007249E3">
        <w:trPr>
          <w:cantSplit/>
          <w:tblHeader/>
        </w:trPr>
        <w:tc>
          <w:tcPr>
            <w:tcW w:w="6917" w:type="dxa"/>
          </w:tcPr>
          <w:p w14:paraId="7B1CB5D4" w14:textId="77777777" w:rsidR="00CC62ED" w:rsidRPr="00936461" w:rsidRDefault="00CC62ED" w:rsidP="007249E3">
            <w:pPr>
              <w:pStyle w:val="TAL"/>
              <w:rPr>
                <w:b/>
                <w:i/>
              </w:rPr>
            </w:pPr>
            <w:r w:rsidRPr="00936461">
              <w:rPr>
                <w:b/>
                <w:i/>
              </w:rPr>
              <w:t>phy-PrioritizationLowPriorityDG-HighPriorityCG-r17</w:t>
            </w:r>
          </w:p>
          <w:p w14:paraId="17788BEA" w14:textId="77777777" w:rsidR="00CC62ED" w:rsidRPr="00936461" w:rsidRDefault="00CC62ED" w:rsidP="007249E3">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069C5A44"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73F9668"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936461" w:rsidRDefault="00CC62ED" w:rsidP="007249E3">
            <w:pPr>
              <w:pStyle w:val="TAL"/>
              <w:rPr>
                <w:rFonts w:eastAsia="宋体"/>
                <w:bCs/>
                <w:iCs/>
                <w:lang w:eastAsia="zh-CN"/>
              </w:rPr>
            </w:pPr>
          </w:p>
          <w:p w14:paraId="65C6AAA9" w14:textId="77777777" w:rsidR="00CC62ED" w:rsidRPr="00936461" w:rsidRDefault="00CC62ED" w:rsidP="007249E3">
            <w:pPr>
              <w:pStyle w:val="TAL"/>
              <w:rPr>
                <w:rFonts w:cs="Arial"/>
                <w:szCs w:val="18"/>
              </w:rPr>
            </w:pPr>
            <w:r w:rsidRPr="00936461">
              <w:rPr>
                <w:rFonts w:eastAsia="宋体"/>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936461" w:rsidRDefault="00CC62ED" w:rsidP="007249E3">
            <w:pPr>
              <w:pStyle w:val="TAL"/>
              <w:jc w:val="center"/>
            </w:pPr>
            <w:r w:rsidRPr="00936461">
              <w:t>FS</w:t>
            </w:r>
          </w:p>
        </w:tc>
        <w:tc>
          <w:tcPr>
            <w:tcW w:w="567" w:type="dxa"/>
          </w:tcPr>
          <w:p w14:paraId="114CF25D" w14:textId="77777777" w:rsidR="00CC62ED" w:rsidRPr="00936461" w:rsidRDefault="00CC62ED" w:rsidP="007249E3">
            <w:pPr>
              <w:pStyle w:val="TAL"/>
              <w:jc w:val="center"/>
            </w:pPr>
            <w:r w:rsidRPr="00936461">
              <w:t>No</w:t>
            </w:r>
          </w:p>
        </w:tc>
        <w:tc>
          <w:tcPr>
            <w:tcW w:w="709" w:type="dxa"/>
          </w:tcPr>
          <w:p w14:paraId="4FFA8E4F" w14:textId="77777777" w:rsidR="00CC62ED" w:rsidRPr="00936461" w:rsidRDefault="00CC62ED" w:rsidP="007249E3">
            <w:pPr>
              <w:pStyle w:val="TAL"/>
              <w:jc w:val="center"/>
              <w:rPr>
                <w:bCs/>
                <w:iCs/>
              </w:rPr>
            </w:pPr>
            <w:r w:rsidRPr="00936461">
              <w:rPr>
                <w:bCs/>
                <w:iCs/>
              </w:rPr>
              <w:t>N/A</w:t>
            </w:r>
          </w:p>
        </w:tc>
        <w:tc>
          <w:tcPr>
            <w:tcW w:w="728" w:type="dxa"/>
          </w:tcPr>
          <w:p w14:paraId="5A325333" w14:textId="77777777" w:rsidR="00CC62ED" w:rsidRPr="00936461" w:rsidRDefault="00CC62ED" w:rsidP="007249E3">
            <w:pPr>
              <w:pStyle w:val="TAL"/>
              <w:jc w:val="center"/>
              <w:rPr>
                <w:bCs/>
                <w:iCs/>
              </w:rPr>
            </w:pPr>
            <w:r w:rsidRPr="00936461">
              <w:rPr>
                <w:bCs/>
                <w:iCs/>
              </w:rPr>
              <w:t>N/A</w:t>
            </w:r>
          </w:p>
        </w:tc>
      </w:tr>
      <w:tr w:rsidR="00936461" w:rsidRPr="00936461" w14:paraId="7D0CF979" w14:textId="77777777" w:rsidTr="007249E3">
        <w:trPr>
          <w:cantSplit/>
          <w:tblHeader/>
        </w:trPr>
        <w:tc>
          <w:tcPr>
            <w:tcW w:w="6917" w:type="dxa"/>
          </w:tcPr>
          <w:p w14:paraId="64D3B8BF" w14:textId="77777777" w:rsidR="00CC62ED" w:rsidRPr="00936461" w:rsidRDefault="00CC62ED" w:rsidP="007249E3">
            <w:pPr>
              <w:pStyle w:val="TAL"/>
              <w:rPr>
                <w:b/>
                <w:i/>
              </w:rPr>
            </w:pPr>
            <w:r w:rsidRPr="00936461">
              <w:rPr>
                <w:b/>
                <w:i/>
              </w:rPr>
              <w:t>pucch-Repetition-F0-1-2-3-4-DynamicIndication-r17</w:t>
            </w:r>
          </w:p>
          <w:p w14:paraId="76C8C13D" w14:textId="77777777" w:rsidR="00820204" w:rsidRPr="00936461" w:rsidRDefault="00CC62ED" w:rsidP="00820204">
            <w:pPr>
              <w:pStyle w:val="TAL"/>
              <w:rPr>
                <w:i/>
              </w:rPr>
            </w:pPr>
            <w:r w:rsidRPr="00936461">
              <w:t xml:space="preserve">Indicates whether the UE supports repetitions for PUCCH format 0, 1, 2, 3 and 4 over multiple PUCCH </w:t>
            </w:r>
            <w:proofErr w:type="spellStart"/>
            <w:r w:rsidRPr="00936461">
              <w:t>subslots</w:t>
            </w:r>
            <w:proofErr w:type="spellEnd"/>
            <w:r w:rsidRPr="00936461">
              <w:t xml:space="preserve"> based on dynamic repetition indication</w:t>
            </w:r>
            <w:r w:rsidRPr="00936461">
              <w:rPr>
                <w:i/>
              </w:rPr>
              <w:t>.</w:t>
            </w:r>
          </w:p>
          <w:p w14:paraId="0EAA29FD" w14:textId="77777777" w:rsidR="00820204" w:rsidRPr="00936461" w:rsidRDefault="00820204" w:rsidP="00820204">
            <w:pPr>
              <w:pStyle w:val="TAL"/>
              <w:rPr>
                <w:iCs/>
              </w:rPr>
            </w:pPr>
          </w:p>
          <w:p w14:paraId="29635E91" w14:textId="311986E2" w:rsidR="00CC62ED" w:rsidRPr="00936461" w:rsidRDefault="00820204" w:rsidP="00820204">
            <w:pPr>
              <w:pStyle w:val="TAL"/>
              <w:rPr>
                <w:i/>
              </w:rPr>
            </w:pPr>
            <w:r w:rsidRPr="00936461">
              <w:rPr>
                <w:iCs/>
              </w:rPr>
              <w:t xml:space="preserve">The UE indicating support of this feature shall also indicate the support of </w:t>
            </w:r>
            <w:r w:rsidRPr="00936461">
              <w:rPr>
                <w:i/>
              </w:rPr>
              <w:t>pucch-Repetition-F0-1-2-3-4-RRC-Config-r17.</w:t>
            </w:r>
          </w:p>
          <w:p w14:paraId="642F98B8" w14:textId="77777777" w:rsidR="00CC62ED" w:rsidRPr="00936461" w:rsidRDefault="00CC62ED" w:rsidP="007249E3">
            <w:pPr>
              <w:pStyle w:val="TAL"/>
              <w:rPr>
                <w:i/>
              </w:rPr>
            </w:pPr>
          </w:p>
          <w:p w14:paraId="1102C5F4" w14:textId="167FE341" w:rsidR="00CC62ED" w:rsidRPr="00936461" w:rsidRDefault="00CC62ED" w:rsidP="00464ABD">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3270E5D4" w14:textId="77777777" w:rsidR="00CC62ED" w:rsidRPr="00936461" w:rsidRDefault="00CC62ED" w:rsidP="007249E3">
            <w:pPr>
              <w:pStyle w:val="TAL"/>
              <w:jc w:val="center"/>
            </w:pPr>
            <w:r w:rsidRPr="00936461">
              <w:t>FS</w:t>
            </w:r>
          </w:p>
        </w:tc>
        <w:tc>
          <w:tcPr>
            <w:tcW w:w="567" w:type="dxa"/>
          </w:tcPr>
          <w:p w14:paraId="302DB4BB" w14:textId="77777777" w:rsidR="00CC62ED" w:rsidRPr="00936461" w:rsidRDefault="00CC62ED" w:rsidP="007249E3">
            <w:pPr>
              <w:pStyle w:val="TAL"/>
              <w:jc w:val="center"/>
            </w:pPr>
            <w:r w:rsidRPr="00936461">
              <w:t>No</w:t>
            </w:r>
          </w:p>
        </w:tc>
        <w:tc>
          <w:tcPr>
            <w:tcW w:w="709" w:type="dxa"/>
          </w:tcPr>
          <w:p w14:paraId="647B450B" w14:textId="77777777" w:rsidR="00CC62ED" w:rsidRPr="00936461" w:rsidRDefault="00CC62ED" w:rsidP="007249E3">
            <w:pPr>
              <w:pStyle w:val="TAL"/>
              <w:jc w:val="center"/>
              <w:rPr>
                <w:bCs/>
                <w:iCs/>
              </w:rPr>
            </w:pPr>
            <w:r w:rsidRPr="00936461">
              <w:rPr>
                <w:bCs/>
                <w:iCs/>
              </w:rPr>
              <w:t>N/A</w:t>
            </w:r>
          </w:p>
        </w:tc>
        <w:tc>
          <w:tcPr>
            <w:tcW w:w="728" w:type="dxa"/>
          </w:tcPr>
          <w:p w14:paraId="6814B267" w14:textId="77777777" w:rsidR="00CC62ED" w:rsidRPr="00936461" w:rsidRDefault="00CC62ED" w:rsidP="007249E3">
            <w:pPr>
              <w:pStyle w:val="TAL"/>
              <w:jc w:val="center"/>
              <w:rPr>
                <w:bCs/>
                <w:iCs/>
              </w:rPr>
            </w:pPr>
            <w:r w:rsidRPr="00936461">
              <w:rPr>
                <w:bCs/>
                <w:iCs/>
              </w:rPr>
              <w:t>N/A</w:t>
            </w:r>
          </w:p>
        </w:tc>
      </w:tr>
      <w:tr w:rsidR="00936461" w:rsidRPr="00936461" w14:paraId="281D2524" w14:textId="77777777" w:rsidTr="007249E3">
        <w:trPr>
          <w:cantSplit/>
          <w:tblHeader/>
        </w:trPr>
        <w:tc>
          <w:tcPr>
            <w:tcW w:w="6917" w:type="dxa"/>
          </w:tcPr>
          <w:p w14:paraId="75CB91E9" w14:textId="77777777" w:rsidR="00CC62ED" w:rsidRPr="00936461" w:rsidRDefault="00CC62ED" w:rsidP="007249E3">
            <w:pPr>
              <w:pStyle w:val="TAL"/>
              <w:rPr>
                <w:b/>
                <w:i/>
              </w:rPr>
            </w:pPr>
            <w:r w:rsidRPr="00936461">
              <w:rPr>
                <w:b/>
                <w:i/>
              </w:rPr>
              <w:t>pucch-Repetition-F0-1-2-3-4-RRC-Config-r17</w:t>
            </w:r>
          </w:p>
          <w:p w14:paraId="1DA99AB2" w14:textId="77777777" w:rsidR="00CC62ED" w:rsidRPr="00936461" w:rsidRDefault="00CC62ED" w:rsidP="007249E3">
            <w:pPr>
              <w:pStyle w:val="TAL"/>
            </w:pPr>
            <w:r w:rsidRPr="00936461">
              <w:t xml:space="preserve">Indicates whether the UE supports repetitions for PUCCH format 0, 1, 2, 3 and 4 over multiple PUCCH </w:t>
            </w:r>
            <w:proofErr w:type="spellStart"/>
            <w:r w:rsidRPr="00936461">
              <w:t>subslots</w:t>
            </w:r>
            <w:proofErr w:type="spellEnd"/>
            <w:r w:rsidRPr="00936461">
              <w:t xml:space="preserve"> with RRC configured repetition factor K = 2, 4, 8.</w:t>
            </w:r>
          </w:p>
          <w:p w14:paraId="0EA06CAB" w14:textId="77777777" w:rsidR="00CC62ED" w:rsidRPr="00936461" w:rsidRDefault="00CC62ED" w:rsidP="007249E3">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3B7592F8" w14:textId="77777777" w:rsidR="00CC62ED" w:rsidRPr="00936461" w:rsidRDefault="00CC62ED" w:rsidP="007249E3">
            <w:pPr>
              <w:pStyle w:val="TAL"/>
              <w:rPr>
                <w:i/>
              </w:rPr>
            </w:pPr>
          </w:p>
          <w:p w14:paraId="28940C70" w14:textId="515C42BB" w:rsidR="00CC62ED" w:rsidRPr="00936461" w:rsidRDefault="00CC62ED" w:rsidP="007249E3">
            <w:pPr>
              <w:pStyle w:val="TAN"/>
              <w:rPr>
                <w:b/>
                <w:i/>
              </w:rPr>
            </w:pPr>
            <w:r w:rsidRPr="00936461">
              <w:t>NOTE:</w:t>
            </w:r>
            <w:r w:rsidRPr="00936461">
              <w:rPr>
                <w:rFonts w:cs="Arial"/>
                <w:szCs w:val="18"/>
              </w:rPr>
              <w:tab/>
            </w:r>
            <w:r w:rsidRPr="00936461">
              <w:t>The support of this feature doesn</w:t>
            </w:r>
            <w:r w:rsidR="00B11372" w:rsidRPr="00936461">
              <w:t>'</w:t>
            </w:r>
            <w:r w:rsidRPr="00936461">
              <w:t>t imply an increase of the maximum number of PUCCHs per slot that supported by the UE.</w:t>
            </w:r>
          </w:p>
        </w:tc>
        <w:tc>
          <w:tcPr>
            <w:tcW w:w="709" w:type="dxa"/>
          </w:tcPr>
          <w:p w14:paraId="52ADDE15" w14:textId="77777777" w:rsidR="00CC62ED" w:rsidRPr="00936461" w:rsidRDefault="00CC62ED" w:rsidP="007249E3">
            <w:pPr>
              <w:pStyle w:val="TAL"/>
              <w:jc w:val="center"/>
            </w:pPr>
            <w:r w:rsidRPr="00936461">
              <w:t>FS</w:t>
            </w:r>
          </w:p>
        </w:tc>
        <w:tc>
          <w:tcPr>
            <w:tcW w:w="567" w:type="dxa"/>
          </w:tcPr>
          <w:p w14:paraId="732DAAB6" w14:textId="77777777" w:rsidR="00CC62ED" w:rsidRPr="00936461" w:rsidRDefault="00CC62ED" w:rsidP="007249E3">
            <w:pPr>
              <w:pStyle w:val="TAL"/>
              <w:jc w:val="center"/>
            </w:pPr>
            <w:r w:rsidRPr="00936461">
              <w:t>No</w:t>
            </w:r>
          </w:p>
        </w:tc>
        <w:tc>
          <w:tcPr>
            <w:tcW w:w="709" w:type="dxa"/>
          </w:tcPr>
          <w:p w14:paraId="39FAF537" w14:textId="77777777" w:rsidR="00CC62ED" w:rsidRPr="00936461" w:rsidRDefault="00CC62ED" w:rsidP="007249E3">
            <w:pPr>
              <w:pStyle w:val="TAL"/>
              <w:jc w:val="center"/>
              <w:rPr>
                <w:bCs/>
                <w:iCs/>
              </w:rPr>
            </w:pPr>
            <w:r w:rsidRPr="00936461">
              <w:rPr>
                <w:bCs/>
                <w:iCs/>
              </w:rPr>
              <w:t>N/A</w:t>
            </w:r>
          </w:p>
        </w:tc>
        <w:tc>
          <w:tcPr>
            <w:tcW w:w="728" w:type="dxa"/>
          </w:tcPr>
          <w:p w14:paraId="6B9E0470" w14:textId="77777777" w:rsidR="00CC62ED" w:rsidRPr="00936461" w:rsidRDefault="00CC62ED" w:rsidP="007249E3">
            <w:pPr>
              <w:pStyle w:val="TAL"/>
              <w:jc w:val="center"/>
              <w:rPr>
                <w:bCs/>
                <w:iCs/>
              </w:rPr>
            </w:pPr>
            <w:r w:rsidRPr="00936461">
              <w:rPr>
                <w:bCs/>
                <w:iCs/>
              </w:rPr>
              <w:t>N/A</w:t>
            </w:r>
          </w:p>
        </w:tc>
      </w:tr>
      <w:tr w:rsidR="00936461" w:rsidRPr="00936461" w14:paraId="3C274B1D" w14:textId="77777777" w:rsidTr="007249E3">
        <w:trPr>
          <w:cantSplit/>
          <w:tblHeader/>
        </w:trPr>
        <w:tc>
          <w:tcPr>
            <w:tcW w:w="6917" w:type="dxa"/>
          </w:tcPr>
          <w:p w14:paraId="6CACAE50" w14:textId="77777777" w:rsidR="00D84D0E" w:rsidRPr="00936461" w:rsidRDefault="00D84D0E" w:rsidP="00D84D0E">
            <w:pPr>
              <w:pStyle w:val="TAL"/>
              <w:rPr>
                <w:b/>
                <w:i/>
              </w:rPr>
            </w:pPr>
            <w:r w:rsidRPr="00936461">
              <w:rPr>
                <w:b/>
                <w:i/>
              </w:rPr>
              <w:lastRenderedPageBreak/>
              <w:t>pucch-SingleDCI-STx2P-SFN-r18</w:t>
            </w:r>
          </w:p>
          <w:p w14:paraId="2F0FAE16" w14:textId="48714831" w:rsidR="00D84D0E" w:rsidRPr="00936461" w:rsidRDefault="00D84D0E" w:rsidP="00D84D0E">
            <w:pPr>
              <w:pStyle w:val="TAL"/>
              <w:rPr>
                <w:b/>
                <w:i/>
              </w:rPr>
            </w:pPr>
            <w:r w:rsidRPr="00936461">
              <w:rPr>
                <w:bCs/>
                <w:iCs/>
              </w:rPr>
              <w:t xml:space="preserve">Indicates whether the UE supports single-DCI based STx2P SFN scheme for PUCCH and the supported PUCCH formats for </w:t>
            </w:r>
            <w:proofErr w:type="spellStart"/>
            <w:r w:rsidRPr="00936461">
              <w:rPr>
                <w:bCs/>
                <w:iCs/>
              </w:rPr>
              <w:t>STxMP</w:t>
            </w:r>
            <w:proofErr w:type="spellEnd"/>
            <w:r w:rsidRPr="00936461">
              <w:rPr>
                <w:bCs/>
                <w:iCs/>
              </w:rPr>
              <w:t xml:space="preserve"> SFN scheme.</w:t>
            </w:r>
          </w:p>
        </w:tc>
        <w:tc>
          <w:tcPr>
            <w:tcW w:w="709" w:type="dxa"/>
          </w:tcPr>
          <w:p w14:paraId="07964D86" w14:textId="4A1CD0F3" w:rsidR="00D84D0E" w:rsidRPr="00936461" w:rsidRDefault="00D84D0E" w:rsidP="00D84D0E">
            <w:pPr>
              <w:pStyle w:val="TAL"/>
              <w:jc w:val="center"/>
            </w:pPr>
            <w:r w:rsidRPr="00936461">
              <w:t>FS</w:t>
            </w:r>
          </w:p>
        </w:tc>
        <w:tc>
          <w:tcPr>
            <w:tcW w:w="567" w:type="dxa"/>
          </w:tcPr>
          <w:p w14:paraId="2C28C4C1" w14:textId="4E88E37A" w:rsidR="00D84D0E" w:rsidRPr="00936461" w:rsidRDefault="00D84D0E" w:rsidP="00D84D0E">
            <w:pPr>
              <w:pStyle w:val="TAL"/>
              <w:jc w:val="center"/>
            </w:pPr>
            <w:r w:rsidRPr="00936461">
              <w:t>No</w:t>
            </w:r>
          </w:p>
        </w:tc>
        <w:tc>
          <w:tcPr>
            <w:tcW w:w="709" w:type="dxa"/>
          </w:tcPr>
          <w:p w14:paraId="3310E6FF" w14:textId="748B9A0E" w:rsidR="00D84D0E" w:rsidRPr="00936461" w:rsidRDefault="00D84D0E" w:rsidP="00D84D0E">
            <w:pPr>
              <w:pStyle w:val="TAL"/>
              <w:jc w:val="center"/>
              <w:rPr>
                <w:bCs/>
                <w:iCs/>
              </w:rPr>
            </w:pPr>
            <w:r w:rsidRPr="00936461">
              <w:rPr>
                <w:bCs/>
                <w:iCs/>
              </w:rPr>
              <w:t>N/A</w:t>
            </w:r>
          </w:p>
        </w:tc>
        <w:tc>
          <w:tcPr>
            <w:tcW w:w="728" w:type="dxa"/>
          </w:tcPr>
          <w:p w14:paraId="2A7A9809" w14:textId="2AA20A04" w:rsidR="00D84D0E" w:rsidRPr="00936461" w:rsidRDefault="00D84D0E" w:rsidP="00D84D0E">
            <w:pPr>
              <w:pStyle w:val="TAL"/>
              <w:jc w:val="center"/>
              <w:rPr>
                <w:bCs/>
                <w:iCs/>
              </w:rPr>
            </w:pPr>
            <w:r w:rsidRPr="00936461">
              <w:rPr>
                <w:bCs/>
                <w:iCs/>
              </w:rPr>
              <w:t>FR2 only</w:t>
            </w:r>
          </w:p>
        </w:tc>
      </w:tr>
      <w:tr w:rsidR="00936461" w:rsidRPr="00936461" w14:paraId="448C2BE9" w14:textId="77777777" w:rsidTr="007249E3">
        <w:trPr>
          <w:cantSplit/>
          <w:tblHeader/>
        </w:trPr>
        <w:tc>
          <w:tcPr>
            <w:tcW w:w="6917" w:type="dxa"/>
          </w:tcPr>
          <w:p w14:paraId="256709E8" w14:textId="77777777" w:rsidR="00D84D0E" w:rsidRPr="00936461" w:rsidRDefault="00D84D0E" w:rsidP="00D84D0E">
            <w:pPr>
              <w:pStyle w:val="TAL"/>
              <w:rPr>
                <w:b/>
                <w:i/>
              </w:rPr>
            </w:pPr>
            <w:r w:rsidRPr="00936461">
              <w:rPr>
                <w:b/>
                <w:i/>
              </w:rPr>
              <w:t>pusch-1SymbolFL-DMRS-Addition3Symbol-r18</w:t>
            </w:r>
          </w:p>
          <w:p w14:paraId="7CF3C392" w14:textId="77777777" w:rsidR="00D84D0E" w:rsidRPr="00936461" w:rsidRDefault="00D84D0E" w:rsidP="00D84D0E">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PUSCH.</w:t>
            </w:r>
          </w:p>
          <w:p w14:paraId="2F289EE4" w14:textId="2EA2C462" w:rsidR="00D84D0E" w:rsidRPr="00936461" w:rsidRDefault="00D84D0E" w:rsidP="00D84D0E">
            <w:pPr>
              <w:pStyle w:val="TAL"/>
              <w:rPr>
                <w:b/>
                <w:i/>
              </w:rPr>
            </w:pPr>
            <w:r w:rsidRPr="00936461">
              <w:rPr>
                <w:rFonts w:cs="Arial"/>
                <w:szCs w:val="18"/>
              </w:rPr>
              <w:t>A UE supporting this feature shall also indicate support of FG40-4-6.</w:t>
            </w:r>
          </w:p>
        </w:tc>
        <w:tc>
          <w:tcPr>
            <w:tcW w:w="709" w:type="dxa"/>
          </w:tcPr>
          <w:p w14:paraId="44644FC5" w14:textId="35549F52" w:rsidR="00D84D0E" w:rsidRPr="00936461" w:rsidRDefault="00D84D0E" w:rsidP="00D84D0E">
            <w:pPr>
              <w:pStyle w:val="TAL"/>
              <w:jc w:val="center"/>
            </w:pPr>
            <w:r w:rsidRPr="00936461">
              <w:t>FS</w:t>
            </w:r>
          </w:p>
        </w:tc>
        <w:tc>
          <w:tcPr>
            <w:tcW w:w="567" w:type="dxa"/>
          </w:tcPr>
          <w:p w14:paraId="57550238" w14:textId="0A70DDB7" w:rsidR="00D84D0E" w:rsidRPr="00936461" w:rsidRDefault="00D84D0E" w:rsidP="00D84D0E">
            <w:pPr>
              <w:pStyle w:val="TAL"/>
              <w:jc w:val="center"/>
            </w:pPr>
            <w:r w:rsidRPr="00936461">
              <w:t>No</w:t>
            </w:r>
          </w:p>
        </w:tc>
        <w:tc>
          <w:tcPr>
            <w:tcW w:w="709" w:type="dxa"/>
          </w:tcPr>
          <w:p w14:paraId="73430D62" w14:textId="26F66F8D" w:rsidR="00D84D0E" w:rsidRPr="00936461" w:rsidRDefault="00D84D0E" w:rsidP="00D84D0E">
            <w:pPr>
              <w:pStyle w:val="TAL"/>
              <w:jc w:val="center"/>
              <w:rPr>
                <w:bCs/>
                <w:iCs/>
              </w:rPr>
            </w:pPr>
            <w:r w:rsidRPr="00936461">
              <w:rPr>
                <w:bCs/>
                <w:iCs/>
              </w:rPr>
              <w:t>N/A</w:t>
            </w:r>
          </w:p>
        </w:tc>
        <w:tc>
          <w:tcPr>
            <w:tcW w:w="728" w:type="dxa"/>
          </w:tcPr>
          <w:p w14:paraId="6E657025" w14:textId="5722454B" w:rsidR="00D84D0E" w:rsidRPr="00936461" w:rsidRDefault="00D84D0E" w:rsidP="00D84D0E">
            <w:pPr>
              <w:pStyle w:val="TAL"/>
              <w:jc w:val="center"/>
              <w:rPr>
                <w:bCs/>
                <w:iCs/>
              </w:rPr>
            </w:pPr>
            <w:r w:rsidRPr="00936461">
              <w:rPr>
                <w:bCs/>
                <w:iCs/>
              </w:rPr>
              <w:t>N/A</w:t>
            </w:r>
          </w:p>
        </w:tc>
      </w:tr>
      <w:tr w:rsidR="00936461" w:rsidRPr="00936461" w14:paraId="1883F7B0" w14:textId="77777777" w:rsidTr="007249E3">
        <w:trPr>
          <w:cantSplit/>
          <w:tblHeader/>
        </w:trPr>
        <w:tc>
          <w:tcPr>
            <w:tcW w:w="6917" w:type="dxa"/>
          </w:tcPr>
          <w:p w14:paraId="58C93C9D" w14:textId="77777777" w:rsidR="00D84D0E" w:rsidRPr="00936461" w:rsidRDefault="00D84D0E" w:rsidP="00D84D0E">
            <w:pPr>
              <w:pStyle w:val="TAL"/>
              <w:rPr>
                <w:b/>
                <w:i/>
              </w:rPr>
            </w:pPr>
            <w:r w:rsidRPr="00936461">
              <w:rPr>
                <w:b/>
                <w:i/>
              </w:rPr>
              <w:t>pusch-2SymbolFL-DMRS-r18</w:t>
            </w:r>
          </w:p>
          <w:p w14:paraId="3B27423B" w14:textId="77777777" w:rsidR="00D84D0E" w:rsidRPr="00936461" w:rsidRDefault="00D84D0E" w:rsidP="00D84D0E">
            <w:pPr>
              <w:pStyle w:val="TAL"/>
              <w:rPr>
                <w:rFonts w:cs="Arial"/>
                <w:szCs w:val="18"/>
              </w:rPr>
            </w:pPr>
            <w:r w:rsidRPr="00936461">
              <w:rPr>
                <w:bCs/>
                <w:iCs/>
              </w:rPr>
              <w:t xml:space="preserve">Indicates whether the UE supports </w:t>
            </w:r>
            <w:r w:rsidRPr="00936461">
              <w:rPr>
                <w:rFonts w:cs="Arial"/>
                <w:szCs w:val="18"/>
              </w:rPr>
              <w:t>2 symbols FL-DMRS for enhanced DMRS ports for PUSCH.</w:t>
            </w:r>
          </w:p>
          <w:p w14:paraId="6A2A1D2E" w14:textId="6C249A30" w:rsidR="00D84D0E" w:rsidRPr="00936461" w:rsidRDefault="00D84D0E" w:rsidP="00D84D0E">
            <w:pPr>
              <w:pStyle w:val="TAL"/>
              <w:rPr>
                <w:b/>
                <w:i/>
              </w:rPr>
            </w:pPr>
            <w:r w:rsidRPr="00936461">
              <w:rPr>
                <w:rFonts w:cs="Arial"/>
                <w:szCs w:val="18"/>
              </w:rPr>
              <w:t>A UE supporting this feature shall also indicate support of FG40-4-6.</w:t>
            </w:r>
          </w:p>
        </w:tc>
        <w:tc>
          <w:tcPr>
            <w:tcW w:w="709" w:type="dxa"/>
          </w:tcPr>
          <w:p w14:paraId="6CAE6392" w14:textId="533C0B96" w:rsidR="00D84D0E" w:rsidRPr="00936461" w:rsidRDefault="00D84D0E" w:rsidP="00D84D0E">
            <w:pPr>
              <w:pStyle w:val="TAL"/>
              <w:jc w:val="center"/>
            </w:pPr>
            <w:r w:rsidRPr="00936461">
              <w:t>FS</w:t>
            </w:r>
          </w:p>
        </w:tc>
        <w:tc>
          <w:tcPr>
            <w:tcW w:w="567" w:type="dxa"/>
          </w:tcPr>
          <w:p w14:paraId="792ECD86" w14:textId="419565EA" w:rsidR="00D84D0E" w:rsidRPr="00936461" w:rsidRDefault="00D84D0E" w:rsidP="00D84D0E">
            <w:pPr>
              <w:pStyle w:val="TAL"/>
              <w:jc w:val="center"/>
            </w:pPr>
            <w:r w:rsidRPr="00936461">
              <w:t>No</w:t>
            </w:r>
          </w:p>
        </w:tc>
        <w:tc>
          <w:tcPr>
            <w:tcW w:w="709" w:type="dxa"/>
          </w:tcPr>
          <w:p w14:paraId="138F86B1" w14:textId="1B73957B" w:rsidR="00D84D0E" w:rsidRPr="00936461" w:rsidRDefault="00D84D0E" w:rsidP="00D84D0E">
            <w:pPr>
              <w:pStyle w:val="TAL"/>
              <w:jc w:val="center"/>
              <w:rPr>
                <w:bCs/>
                <w:iCs/>
              </w:rPr>
            </w:pPr>
            <w:r w:rsidRPr="00936461">
              <w:rPr>
                <w:bCs/>
                <w:iCs/>
              </w:rPr>
              <w:t>N/A</w:t>
            </w:r>
          </w:p>
        </w:tc>
        <w:tc>
          <w:tcPr>
            <w:tcW w:w="728" w:type="dxa"/>
          </w:tcPr>
          <w:p w14:paraId="042EF545" w14:textId="3C3A507F" w:rsidR="00D84D0E" w:rsidRPr="00936461" w:rsidRDefault="00D84D0E" w:rsidP="00D84D0E">
            <w:pPr>
              <w:pStyle w:val="TAL"/>
              <w:jc w:val="center"/>
              <w:rPr>
                <w:bCs/>
                <w:iCs/>
              </w:rPr>
            </w:pPr>
            <w:r w:rsidRPr="00936461">
              <w:rPr>
                <w:bCs/>
                <w:iCs/>
              </w:rPr>
              <w:t>N/A</w:t>
            </w:r>
          </w:p>
        </w:tc>
      </w:tr>
      <w:tr w:rsidR="00936461" w:rsidRPr="00936461" w14:paraId="2853654A" w14:textId="77777777" w:rsidTr="007249E3">
        <w:trPr>
          <w:cantSplit/>
          <w:tblHeader/>
        </w:trPr>
        <w:tc>
          <w:tcPr>
            <w:tcW w:w="6917" w:type="dxa"/>
          </w:tcPr>
          <w:p w14:paraId="242EF68C" w14:textId="77777777" w:rsidR="00D84D0E" w:rsidRPr="00936461" w:rsidRDefault="00D84D0E" w:rsidP="00D84D0E">
            <w:pPr>
              <w:pStyle w:val="TAL"/>
              <w:rPr>
                <w:b/>
                <w:i/>
              </w:rPr>
            </w:pPr>
            <w:r w:rsidRPr="00936461">
              <w:rPr>
                <w:b/>
                <w:i/>
              </w:rPr>
              <w:t>pusch-2SymbolFL-DMRS-Addition2Symbol-r18</w:t>
            </w:r>
          </w:p>
          <w:p w14:paraId="38B52D9B" w14:textId="77777777" w:rsidR="00D84D0E" w:rsidRPr="00936461" w:rsidRDefault="00D84D0E" w:rsidP="00D84D0E">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PUSCH.</w:t>
            </w:r>
          </w:p>
          <w:p w14:paraId="0A19A563" w14:textId="19A3577F" w:rsidR="00D84D0E" w:rsidRPr="00936461" w:rsidRDefault="00D84D0E" w:rsidP="00D84D0E">
            <w:pPr>
              <w:pStyle w:val="TAL"/>
              <w:rPr>
                <w:b/>
                <w:i/>
              </w:rPr>
            </w:pPr>
            <w:r w:rsidRPr="00936461">
              <w:rPr>
                <w:rFonts w:cs="Arial"/>
                <w:szCs w:val="18"/>
              </w:rPr>
              <w:t>A UE supporting this feature shall also indicate support of FG40-4-6.</w:t>
            </w:r>
          </w:p>
        </w:tc>
        <w:tc>
          <w:tcPr>
            <w:tcW w:w="709" w:type="dxa"/>
          </w:tcPr>
          <w:p w14:paraId="14EA6D68" w14:textId="2A6061DA" w:rsidR="00D84D0E" w:rsidRPr="00936461" w:rsidRDefault="00D84D0E" w:rsidP="00D84D0E">
            <w:pPr>
              <w:pStyle w:val="TAL"/>
              <w:jc w:val="center"/>
            </w:pPr>
            <w:r w:rsidRPr="00936461">
              <w:t>FS</w:t>
            </w:r>
          </w:p>
        </w:tc>
        <w:tc>
          <w:tcPr>
            <w:tcW w:w="567" w:type="dxa"/>
          </w:tcPr>
          <w:p w14:paraId="0073E93B" w14:textId="4E96C34F" w:rsidR="00D84D0E" w:rsidRPr="00936461" w:rsidRDefault="00D84D0E" w:rsidP="00D84D0E">
            <w:pPr>
              <w:pStyle w:val="TAL"/>
              <w:jc w:val="center"/>
            </w:pPr>
            <w:r w:rsidRPr="00936461">
              <w:t>No</w:t>
            </w:r>
          </w:p>
        </w:tc>
        <w:tc>
          <w:tcPr>
            <w:tcW w:w="709" w:type="dxa"/>
          </w:tcPr>
          <w:p w14:paraId="79C7239E" w14:textId="08CF82BF" w:rsidR="00D84D0E" w:rsidRPr="00936461" w:rsidRDefault="00D84D0E" w:rsidP="00D84D0E">
            <w:pPr>
              <w:pStyle w:val="TAL"/>
              <w:jc w:val="center"/>
              <w:rPr>
                <w:bCs/>
                <w:iCs/>
              </w:rPr>
            </w:pPr>
            <w:r w:rsidRPr="00936461">
              <w:rPr>
                <w:bCs/>
                <w:iCs/>
              </w:rPr>
              <w:t>N/A</w:t>
            </w:r>
          </w:p>
        </w:tc>
        <w:tc>
          <w:tcPr>
            <w:tcW w:w="728" w:type="dxa"/>
          </w:tcPr>
          <w:p w14:paraId="67AE6486" w14:textId="1BD79316" w:rsidR="00D84D0E" w:rsidRPr="00936461" w:rsidRDefault="00D84D0E" w:rsidP="00D84D0E">
            <w:pPr>
              <w:pStyle w:val="TAL"/>
              <w:jc w:val="center"/>
              <w:rPr>
                <w:bCs/>
                <w:iCs/>
              </w:rPr>
            </w:pPr>
            <w:r w:rsidRPr="00936461">
              <w:rPr>
                <w:bCs/>
                <w:iCs/>
              </w:rPr>
              <w:t>N/A</w:t>
            </w:r>
          </w:p>
        </w:tc>
      </w:tr>
      <w:tr w:rsidR="00936461" w:rsidRPr="00936461" w14:paraId="2454C9C0" w14:textId="4754EF1A" w:rsidTr="0026000E">
        <w:trPr>
          <w:cantSplit/>
          <w:tblHeader/>
        </w:trPr>
        <w:tc>
          <w:tcPr>
            <w:tcW w:w="6917" w:type="dxa"/>
          </w:tcPr>
          <w:p w14:paraId="5F1FE10A" w14:textId="7FF6119D" w:rsidR="001F7FB0" w:rsidRPr="00936461" w:rsidRDefault="001F7FB0" w:rsidP="001F7FB0">
            <w:pPr>
              <w:pStyle w:val="TAL"/>
              <w:rPr>
                <w:b/>
                <w:i/>
              </w:rPr>
            </w:pPr>
            <w:r w:rsidRPr="00936461">
              <w:rPr>
                <w:b/>
                <w:i/>
              </w:rPr>
              <w:t>pusch-ProcessingType1-DifferentTB-PerSlot</w:t>
            </w:r>
          </w:p>
          <w:p w14:paraId="65093052" w14:textId="2411B875" w:rsidR="001F7FB0" w:rsidRPr="00936461" w:rsidRDefault="001F7FB0" w:rsidP="001F7FB0">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936461" w:rsidRDefault="001F7FB0" w:rsidP="001F7FB0">
            <w:pPr>
              <w:pStyle w:val="TAL"/>
              <w:jc w:val="center"/>
            </w:pPr>
            <w:r w:rsidRPr="00936461">
              <w:rPr>
                <w:lang w:eastAsia="ko-KR"/>
              </w:rPr>
              <w:t>FS</w:t>
            </w:r>
          </w:p>
        </w:tc>
        <w:tc>
          <w:tcPr>
            <w:tcW w:w="567" w:type="dxa"/>
          </w:tcPr>
          <w:p w14:paraId="1DBA3B29" w14:textId="789A8215" w:rsidR="001F7FB0" w:rsidRPr="00936461" w:rsidRDefault="001F7FB0" w:rsidP="001F7FB0">
            <w:pPr>
              <w:pStyle w:val="TAL"/>
              <w:jc w:val="center"/>
            </w:pPr>
            <w:r w:rsidRPr="00936461">
              <w:t>No</w:t>
            </w:r>
          </w:p>
        </w:tc>
        <w:tc>
          <w:tcPr>
            <w:tcW w:w="709" w:type="dxa"/>
          </w:tcPr>
          <w:p w14:paraId="0C7C49EC" w14:textId="131DAACE" w:rsidR="001F7FB0" w:rsidRPr="00936461" w:rsidRDefault="001F7FB0" w:rsidP="001F7FB0">
            <w:pPr>
              <w:pStyle w:val="TAL"/>
              <w:jc w:val="center"/>
            </w:pPr>
            <w:r w:rsidRPr="00936461">
              <w:rPr>
                <w:bCs/>
                <w:iCs/>
              </w:rPr>
              <w:t>N/A</w:t>
            </w:r>
          </w:p>
        </w:tc>
        <w:tc>
          <w:tcPr>
            <w:tcW w:w="728" w:type="dxa"/>
          </w:tcPr>
          <w:p w14:paraId="172C94CA" w14:textId="33F489BD" w:rsidR="001F7FB0" w:rsidRPr="00936461" w:rsidRDefault="001F7FB0" w:rsidP="001F7FB0">
            <w:pPr>
              <w:pStyle w:val="TAL"/>
              <w:jc w:val="center"/>
            </w:pPr>
            <w:r w:rsidRPr="00936461">
              <w:rPr>
                <w:bCs/>
                <w:iCs/>
              </w:rPr>
              <w:t>N/A</w:t>
            </w:r>
          </w:p>
        </w:tc>
      </w:tr>
      <w:tr w:rsidR="00936461" w:rsidRPr="00936461" w14:paraId="1BAFB572" w14:textId="5B9CF9F9" w:rsidTr="0026000E">
        <w:trPr>
          <w:cantSplit/>
          <w:tblHeader/>
        </w:trPr>
        <w:tc>
          <w:tcPr>
            <w:tcW w:w="6917" w:type="dxa"/>
          </w:tcPr>
          <w:p w14:paraId="63CC7F59" w14:textId="73846DDF" w:rsidR="001F7FB0" w:rsidRPr="00936461" w:rsidRDefault="001F7FB0" w:rsidP="001F7FB0">
            <w:pPr>
              <w:pStyle w:val="TAL"/>
              <w:rPr>
                <w:rFonts w:cs="Arial"/>
                <w:b/>
                <w:i/>
                <w:szCs w:val="18"/>
              </w:rPr>
            </w:pPr>
            <w:r w:rsidRPr="00936461">
              <w:rPr>
                <w:rFonts w:cs="Arial"/>
                <w:b/>
                <w:i/>
                <w:szCs w:val="18"/>
              </w:rPr>
              <w:t>pusch-ProcessingType2</w:t>
            </w:r>
          </w:p>
          <w:p w14:paraId="373E66CE" w14:textId="4878DF5E" w:rsidR="001F7FB0" w:rsidRPr="00936461" w:rsidRDefault="001F7FB0" w:rsidP="001F7FB0">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6FFAAEC5" w14:textId="1DE37288"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7F0FB5C5" w14:textId="71D45DD8" w:rsidR="001F7FB0" w:rsidRPr="00936461" w:rsidRDefault="001F7FB0" w:rsidP="00AD4E4A">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8BD50A9" w14:textId="4177892E" w:rsidR="001F7FB0" w:rsidRPr="00936461" w:rsidRDefault="001F7FB0" w:rsidP="00234276">
            <w:pPr>
              <w:pStyle w:val="TAL"/>
              <w:jc w:val="center"/>
              <w:rPr>
                <w:lang w:eastAsia="ko-KR"/>
              </w:rPr>
            </w:pPr>
            <w:r w:rsidRPr="00936461">
              <w:rPr>
                <w:lang w:eastAsia="ko-KR"/>
              </w:rPr>
              <w:t>FS</w:t>
            </w:r>
          </w:p>
        </w:tc>
        <w:tc>
          <w:tcPr>
            <w:tcW w:w="567" w:type="dxa"/>
          </w:tcPr>
          <w:p w14:paraId="31CC343E" w14:textId="3E284265" w:rsidR="001F7FB0" w:rsidRPr="00936461" w:rsidRDefault="001F7FB0" w:rsidP="00234276">
            <w:pPr>
              <w:pStyle w:val="TAL"/>
              <w:jc w:val="center"/>
            </w:pPr>
            <w:r w:rsidRPr="00936461">
              <w:t>No</w:t>
            </w:r>
          </w:p>
        </w:tc>
        <w:tc>
          <w:tcPr>
            <w:tcW w:w="709" w:type="dxa"/>
          </w:tcPr>
          <w:p w14:paraId="01FD07FE" w14:textId="5EA5211D" w:rsidR="001F7FB0" w:rsidRPr="00936461" w:rsidRDefault="001F7FB0" w:rsidP="00234276">
            <w:pPr>
              <w:pStyle w:val="TAL"/>
              <w:jc w:val="center"/>
            </w:pPr>
            <w:r w:rsidRPr="00936461">
              <w:rPr>
                <w:bCs/>
                <w:iCs/>
              </w:rPr>
              <w:t>N/A</w:t>
            </w:r>
          </w:p>
        </w:tc>
        <w:tc>
          <w:tcPr>
            <w:tcW w:w="728" w:type="dxa"/>
          </w:tcPr>
          <w:p w14:paraId="63284A1A" w14:textId="5790731D" w:rsidR="001F7FB0" w:rsidRPr="00936461" w:rsidRDefault="001F7FB0" w:rsidP="00234276">
            <w:pPr>
              <w:pStyle w:val="TAL"/>
              <w:jc w:val="center"/>
            </w:pPr>
            <w:r w:rsidRPr="00936461">
              <w:t>FR1 only</w:t>
            </w:r>
          </w:p>
        </w:tc>
      </w:tr>
      <w:tr w:rsidR="00936461" w:rsidRPr="00936461" w14:paraId="20FED2DF" w14:textId="4D418A8A" w:rsidTr="0026000E">
        <w:trPr>
          <w:cantSplit/>
          <w:tblHeader/>
        </w:trPr>
        <w:tc>
          <w:tcPr>
            <w:tcW w:w="6917" w:type="dxa"/>
          </w:tcPr>
          <w:p w14:paraId="3ED09368" w14:textId="775AB69C" w:rsidR="001F7FB0" w:rsidRPr="00936461" w:rsidRDefault="001F7FB0" w:rsidP="00234276">
            <w:pPr>
              <w:pStyle w:val="TAL"/>
              <w:rPr>
                <w:b/>
                <w:bCs/>
                <w:i/>
                <w:iCs/>
              </w:rPr>
            </w:pPr>
            <w:r w:rsidRPr="00936461">
              <w:rPr>
                <w:b/>
                <w:bCs/>
                <w:i/>
                <w:iCs/>
              </w:rPr>
              <w:t>pusch-RepetitionTypeB-r16</w:t>
            </w:r>
            <w:r w:rsidR="00D62E9F" w:rsidRPr="00936461">
              <w:rPr>
                <w:b/>
                <w:bCs/>
                <w:i/>
                <w:iCs/>
              </w:rPr>
              <w:t>, pusch-RepetitionTypeB-v16d0</w:t>
            </w:r>
          </w:p>
          <w:p w14:paraId="3B3B11CE" w14:textId="77777777" w:rsidR="001F7FB0" w:rsidRPr="00936461" w:rsidRDefault="001F7FB0" w:rsidP="00D04000">
            <w:pPr>
              <w:pStyle w:val="TAL"/>
            </w:pPr>
            <w:r w:rsidRPr="00936461">
              <w:t>Indicates whether the UE supports PUSCH repetition type B</w:t>
            </w:r>
            <w:r w:rsidR="00172633" w:rsidRPr="00936461">
              <w:t>, as specified in 6.1.2 of TS 38.214</w:t>
            </w:r>
            <w:r w:rsidR="00EF60AE" w:rsidRPr="00936461">
              <w:t xml:space="preserve"> [12]</w:t>
            </w:r>
            <w:r w:rsidR="00172633" w:rsidRPr="00936461">
              <w:t>.</w:t>
            </w:r>
          </w:p>
          <w:p w14:paraId="62B3D113" w14:textId="4D58641C" w:rsidR="00D62E9F" w:rsidRPr="00936461" w:rsidRDefault="00D62E9F" w:rsidP="00D04000">
            <w:pPr>
              <w:pStyle w:val="TAL"/>
            </w:pPr>
            <w:r w:rsidRPr="00936461">
              <w:t>The</w:t>
            </w:r>
            <w:r w:rsidRPr="00936461">
              <w:rPr>
                <w:i/>
              </w:rPr>
              <w:t xml:space="preserve"> maxNumberPUSCH-Tx-r16</w:t>
            </w:r>
            <w:r w:rsidRPr="00936461">
              <w:t xml:space="preserve"> in </w:t>
            </w:r>
            <w:r w:rsidRPr="00936461">
              <w:rPr>
                <w:i/>
              </w:rPr>
              <w:t>pusch-Repe</w:t>
            </w:r>
            <w:r w:rsidR="00E676C8" w:rsidRPr="00936461">
              <w:rPr>
                <w:i/>
              </w:rPr>
              <w:t>t</w:t>
            </w:r>
            <w:r w:rsidRPr="00936461">
              <w:rPr>
                <w:i/>
              </w:rPr>
              <w: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2768AD01" w14:textId="5BD37C5A" w:rsidR="001F7FB0" w:rsidRPr="00936461" w:rsidRDefault="001F7FB0" w:rsidP="00234276">
            <w:pPr>
              <w:pStyle w:val="TAL"/>
              <w:jc w:val="center"/>
              <w:rPr>
                <w:rFonts w:cs="Arial"/>
                <w:szCs w:val="18"/>
                <w:lang w:eastAsia="ko-KR"/>
              </w:rPr>
            </w:pPr>
            <w:r w:rsidRPr="00936461">
              <w:t>FS</w:t>
            </w:r>
          </w:p>
        </w:tc>
        <w:tc>
          <w:tcPr>
            <w:tcW w:w="567" w:type="dxa"/>
          </w:tcPr>
          <w:p w14:paraId="75C1D6CD" w14:textId="1FC388C4" w:rsidR="001F7FB0" w:rsidRPr="00936461" w:rsidRDefault="00172633" w:rsidP="00234276">
            <w:pPr>
              <w:pStyle w:val="TAL"/>
              <w:jc w:val="center"/>
              <w:rPr>
                <w:rFonts w:cs="Arial"/>
                <w:szCs w:val="18"/>
              </w:rPr>
            </w:pPr>
            <w:r w:rsidRPr="00936461">
              <w:t>No</w:t>
            </w:r>
          </w:p>
        </w:tc>
        <w:tc>
          <w:tcPr>
            <w:tcW w:w="709" w:type="dxa"/>
          </w:tcPr>
          <w:p w14:paraId="285A75B4" w14:textId="7F22932F" w:rsidR="001F7FB0" w:rsidRPr="00936461" w:rsidRDefault="001F7FB0" w:rsidP="00234276">
            <w:pPr>
              <w:pStyle w:val="TAL"/>
              <w:jc w:val="center"/>
              <w:rPr>
                <w:rFonts w:cs="Arial"/>
                <w:szCs w:val="18"/>
              </w:rPr>
            </w:pPr>
            <w:r w:rsidRPr="00936461">
              <w:rPr>
                <w:bCs/>
                <w:iCs/>
              </w:rPr>
              <w:t>N/A</w:t>
            </w:r>
          </w:p>
        </w:tc>
        <w:tc>
          <w:tcPr>
            <w:tcW w:w="728" w:type="dxa"/>
          </w:tcPr>
          <w:p w14:paraId="31623E5A" w14:textId="72A20909" w:rsidR="001F7FB0" w:rsidRPr="00936461" w:rsidRDefault="001F7FB0" w:rsidP="00234276">
            <w:pPr>
              <w:pStyle w:val="TAL"/>
              <w:jc w:val="center"/>
              <w:rPr>
                <w:rFonts w:cs="Arial"/>
                <w:szCs w:val="18"/>
              </w:rPr>
            </w:pPr>
            <w:r w:rsidRPr="00936461">
              <w:rPr>
                <w:bCs/>
                <w:iCs/>
              </w:rPr>
              <w:t>N/A</w:t>
            </w:r>
          </w:p>
        </w:tc>
      </w:tr>
      <w:tr w:rsidR="00936461" w:rsidRPr="00936461" w14:paraId="17834870" w14:textId="706F9B4E" w:rsidTr="0026000E">
        <w:trPr>
          <w:cantSplit/>
          <w:tblHeader/>
        </w:trPr>
        <w:tc>
          <w:tcPr>
            <w:tcW w:w="6917" w:type="dxa"/>
          </w:tcPr>
          <w:p w14:paraId="6AEC761F" w14:textId="747927D4" w:rsidR="001F7FB0" w:rsidRPr="00936461" w:rsidRDefault="001F7FB0" w:rsidP="001F7FB0">
            <w:pPr>
              <w:keepNext/>
              <w:keepLines/>
              <w:spacing w:after="0"/>
              <w:rPr>
                <w:rFonts w:ascii="Arial" w:hAnsi="Arial"/>
                <w:b/>
                <w:i/>
                <w:sz w:val="18"/>
              </w:rPr>
            </w:pPr>
            <w:proofErr w:type="spellStart"/>
            <w:r w:rsidRPr="00936461">
              <w:rPr>
                <w:rFonts w:ascii="Arial" w:hAnsi="Arial"/>
                <w:b/>
                <w:i/>
                <w:sz w:val="18"/>
              </w:rPr>
              <w:t>pusch-SeparationWithGap</w:t>
            </w:r>
            <w:proofErr w:type="spellEnd"/>
          </w:p>
          <w:p w14:paraId="0C7C7D8C" w14:textId="1BF7D5C7" w:rsidR="001F7FB0" w:rsidRPr="00936461" w:rsidRDefault="001F7FB0" w:rsidP="001F7FB0">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936461" w:rsidRDefault="001F7FB0" w:rsidP="00234276">
            <w:pPr>
              <w:pStyle w:val="TAL"/>
              <w:jc w:val="center"/>
              <w:rPr>
                <w:rFonts w:cs="Arial"/>
                <w:szCs w:val="18"/>
                <w:lang w:eastAsia="ko-KR"/>
              </w:rPr>
            </w:pPr>
            <w:r w:rsidRPr="00936461">
              <w:t>FS</w:t>
            </w:r>
          </w:p>
        </w:tc>
        <w:tc>
          <w:tcPr>
            <w:tcW w:w="567" w:type="dxa"/>
          </w:tcPr>
          <w:p w14:paraId="71B4F2F1" w14:textId="50683676" w:rsidR="001F7FB0" w:rsidRPr="00936461" w:rsidRDefault="001F7FB0" w:rsidP="00234276">
            <w:pPr>
              <w:pStyle w:val="TAL"/>
              <w:jc w:val="center"/>
              <w:rPr>
                <w:rFonts w:cs="Arial"/>
                <w:szCs w:val="18"/>
              </w:rPr>
            </w:pPr>
            <w:r w:rsidRPr="00936461">
              <w:t>No</w:t>
            </w:r>
          </w:p>
        </w:tc>
        <w:tc>
          <w:tcPr>
            <w:tcW w:w="709" w:type="dxa"/>
          </w:tcPr>
          <w:p w14:paraId="45D904E8" w14:textId="5A1F93EA" w:rsidR="001F7FB0" w:rsidRPr="00936461" w:rsidRDefault="001F7FB0" w:rsidP="00234276">
            <w:pPr>
              <w:pStyle w:val="TAL"/>
              <w:jc w:val="center"/>
              <w:rPr>
                <w:rFonts w:cs="Arial"/>
                <w:szCs w:val="18"/>
              </w:rPr>
            </w:pPr>
            <w:r w:rsidRPr="00936461">
              <w:rPr>
                <w:bCs/>
                <w:iCs/>
              </w:rPr>
              <w:t>N/A</w:t>
            </w:r>
          </w:p>
        </w:tc>
        <w:tc>
          <w:tcPr>
            <w:tcW w:w="728" w:type="dxa"/>
          </w:tcPr>
          <w:p w14:paraId="319E0DC7" w14:textId="5A18472E" w:rsidR="001F7FB0" w:rsidRPr="00936461" w:rsidRDefault="001F7FB0" w:rsidP="00234276">
            <w:pPr>
              <w:pStyle w:val="TAL"/>
              <w:jc w:val="center"/>
              <w:rPr>
                <w:rFonts w:cs="Arial"/>
                <w:szCs w:val="18"/>
              </w:rPr>
            </w:pPr>
            <w:r w:rsidRPr="00936461">
              <w:rPr>
                <w:bCs/>
                <w:iCs/>
              </w:rPr>
              <w:t>N/A</w:t>
            </w:r>
          </w:p>
        </w:tc>
      </w:tr>
      <w:tr w:rsidR="00936461" w:rsidRPr="00936461" w14:paraId="7C0BFBBD" w14:textId="1CBC140B" w:rsidTr="0026000E">
        <w:trPr>
          <w:cantSplit/>
          <w:tblHeader/>
        </w:trPr>
        <w:tc>
          <w:tcPr>
            <w:tcW w:w="6917" w:type="dxa"/>
          </w:tcPr>
          <w:p w14:paraId="227EAC8F" w14:textId="6E57ADBE" w:rsidR="001F7FB0" w:rsidRPr="00936461" w:rsidRDefault="001F7FB0" w:rsidP="001F7FB0">
            <w:pPr>
              <w:pStyle w:val="TAL"/>
              <w:rPr>
                <w:b/>
                <w:i/>
              </w:rPr>
            </w:pPr>
            <w:proofErr w:type="spellStart"/>
            <w:r w:rsidRPr="00936461">
              <w:rPr>
                <w:b/>
                <w:i/>
              </w:rPr>
              <w:t>searchSpaceSharingCA</w:t>
            </w:r>
            <w:proofErr w:type="spellEnd"/>
            <w:r w:rsidRPr="00936461">
              <w:rPr>
                <w:b/>
                <w:i/>
              </w:rPr>
              <w:t>-UL</w:t>
            </w:r>
          </w:p>
          <w:p w14:paraId="70AEA271" w14:textId="0D09224F" w:rsidR="001F7FB0" w:rsidRPr="00936461" w:rsidRDefault="001F7FB0" w:rsidP="001F7FB0">
            <w:pPr>
              <w:pStyle w:val="TAL"/>
            </w:pPr>
            <w:r w:rsidRPr="00936461">
              <w:t>Defines whether the UE supports UL PDCCH search space sharing for carrier aggregation operation.</w:t>
            </w:r>
          </w:p>
        </w:tc>
        <w:tc>
          <w:tcPr>
            <w:tcW w:w="709" w:type="dxa"/>
          </w:tcPr>
          <w:p w14:paraId="769AC79A" w14:textId="6E1E96C5" w:rsidR="001F7FB0" w:rsidRPr="00936461" w:rsidRDefault="001F7FB0" w:rsidP="001F7FB0">
            <w:pPr>
              <w:pStyle w:val="TAL"/>
              <w:jc w:val="center"/>
            </w:pPr>
            <w:r w:rsidRPr="00936461">
              <w:t>FS</w:t>
            </w:r>
          </w:p>
        </w:tc>
        <w:tc>
          <w:tcPr>
            <w:tcW w:w="567" w:type="dxa"/>
          </w:tcPr>
          <w:p w14:paraId="2AE85735" w14:textId="3B9B6B14" w:rsidR="001F7FB0" w:rsidRPr="00936461" w:rsidRDefault="001F7FB0" w:rsidP="001F7FB0">
            <w:pPr>
              <w:pStyle w:val="TAL"/>
              <w:jc w:val="center"/>
            </w:pPr>
            <w:r w:rsidRPr="00936461">
              <w:t>No</w:t>
            </w:r>
          </w:p>
        </w:tc>
        <w:tc>
          <w:tcPr>
            <w:tcW w:w="709" w:type="dxa"/>
          </w:tcPr>
          <w:p w14:paraId="2E665443" w14:textId="29BB593C" w:rsidR="001F7FB0" w:rsidRPr="00936461" w:rsidRDefault="001F7FB0" w:rsidP="001F7FB0">
            <w:pPr>
              <w:pStyle w:val="TAL"/>
              <w:jc w:val="center"/>
            </w:pPr>
            <w:r w:rsidRPr="00936461">
              <w:rPr>
                <w:bCs/>
                <w:iCs/>
              </w:rPr>
              <w:t>N/A</w:t>
            </w:r>
          </w:p>
        </w:tc>
        <w:tc>
          <w:tcPr>
            <w:tcW w:w="728" w:type="dxa"/>
          </w:tcPr>
          <w:p w14:paraId="26BB572C" w14:textId="26A4D640" w:rsidR="001F7FB0" w:rsidRPr="00936461" w:rsidRDefault="001F7FB0" w:rsidP="001F7FB0">
            <w:pPr>
              <w:pStyle w:val="TAL"/>
              <w:jc w:val="center"/>
            </w:pPr>
            <w:r w:rsidRPr="00936461">
              <w:rPr>
                <w:bCs/>
                <w:iCs/>
              </w:rPr>
              <w:t>N/A</w:t>
            </w:r>
          </w:p>
        </w:tc>
      </w:tr>
      <w:tr w:rsidR="00936461" w:rsidRPr="00936461" w14:paraId="204A68A3" w14:textId="77777777" w:rsidTr="007249E3">
        <w:trPr>
          <w:cantSplit/>
          <w:tblHeader/>
        </w:trPr>
        <w:tc>
          <w:tcPr>
            <w:tcW w:w="6917" w:type="dxa"/>
          </w:tcPr>
          <w:p w14:paraId="55F9ABCF" w14:textId="77777777" w:rsidR="00CC62ED" w:rsidRPr="00936461" w:rsidRDefault="00CC62ED" w:rsidP="007249E3">
            <w:pPr>
              <w:pStyle w:val="TAL"/>
              <w:rPr>
                <w:b/>
                <w:i/>
              </w:rPr>
            </w:pPr>
            <w:r w:rsidRPr="00936461">
              <w:rPr>
                <w:b/>
                <w:i/>
              </w:rPr>
              <w:t>semiStaticHARQ-ACK-CodebookSub-SlotPUCCH-r17</w:t>
            </w:r>
          </w:p>
          <w:p w14:paraId="664117D0" w14:textId="77777777" w:rsidR="00CC62ED" w:rsidRPr="00936461" w:rsidRDefault="00CC62ED" w:rsidP="007249E3">
            <w:pPr>
              <w:pStyle w:val="TAL"/>
              <w:rPr>
                <w:i/>
              </w:rPr>
            </w:pPr>
            <w:r w:rsidRPr="00936461">
              <w:t>Indicates whether the UE supports Semi-static (Type 1) HARQ-ACK codebook for sub-slot based PUCCH configuration</w:t>
            </w:r>
            <w:r w:rsidRPr="00936461">
              <w:rPr>
                <w:i/>
              </w:rPr>
              <w:t>.</w:t>
            </w:r>
          </w:p>
          <w:p w14:paraId="6A3B81D1" w14:textId="77777777" w:rsidR="00CC62ED" w:rsidRPr="00936461" w:rsidRDefault="00CC62ED" w:rsidP="007249E3">
            <w:pPr>
              <w:pStyle w:val="TAL"/>
              <w:rPr>
                <w:b/>
                <w:i/>
              </w:rPr>
            </w:pPr>
            <w:r w:rsidRPr="00936461">
              <w:t xml:space="preserve">A UE supporting this feature shall also indicate support of </w:t>
            </w:r>
            <w:proofErr w:type="spellStart"/>
            <w:r w:rsidRPr="00936461">
              <w:rPr>
                <w:i/>
                <w:iCs/>
              </w:rPr>
              <w:t>semiStaticHARQ</w:t>
            </w:r>
            <w:proofErr w:type="spellEnd"/>
            <w:r w:rsidRPr="00936461">
              <w:rPr>
                <w:i/>
                <w:iCs/>
              </w:rPr>
              <w:t>-ACK-Codebook</w:t>
            </w:r>
            <w:r w:rsidRPr="00936461">
              <w:t xml:space="preserve"> and </w:t>
            </w:r>
            <w:r w:rsidRPr="00936461">
              <w:rPr>
                <w:i/>
                <w:iCs/>
              </w:rPr>
              <w:t>multiPUCCH-r16</w:t>
            </w:r>
            <w:r w:rsidRPr="00936461">
              <w:t>.</w:t>
            </w:r>
          </w:p>
        </w:tc>
        <w:tc>
          <w:tcPr>
            <w:tcW w:w="709" w:type="dxa"/>
          </w:tcPr>
          <w:p w14:paraId="07F0276A" w14:textId="77777777" w:rsidR="00CC62ED" w:rsidRPr="00936461" w:rsidRDefault="00CC62ED" w:rsidP="007249E3">
            <w:pPr>
              <w:pStyle w:val="TAL"/>
              <w:jc w:val="center"/>
            </w:pPr>
            <w:r w:rsidRPr="00936461">
              <w:t>FS</w:t>
            </w:r>
          </w:p>
        </w:tc>
        <w:tc>
          <w:tcPr>
            <w:tcW w:w="567" w:type="dxa"/>
          </w:tcPr>
          <w:p w14:paraId="2324C3FC" w14:textId="77777777" w:rsidR="00CC62ED" w:rsidRPr="00936461" w:rsidRDefault="00CC62ED" w:rsidP="007249E3">
            <w:pPr>
              <w:pStyle w:val="TAL"/>
              <w:jc w:val="center"/>
            </w:pPr>
            <w:r w:rsidRPr="00936461">
              <w:t>No</w:t>
            </w:r>
          </w:p>
        </w:tc>
        <w:tc>
          <w:tcPr>
            <w:tcW w:w="709" w:type="dxa"/>
          </w:tcPr>
          <w:p w14:paraId="547F500B" w14:textId="77777777" w:rsidR="00CC62ED" w:rsidRPr="00936461" w:rsidRDefault="00CC62ED" w:rsidP="007249E3">
            <w:pPr>
              <w:pStyle w:val="TAL"/>
              <w:jc w:val="center"/>
              <w:rPr>
                <w:bCs/>
                <w:iCs/>
              </w:rPr>
            </w:pPr>
            <w:r w:rsidRPr="00936461">
              <w:rPr>
                <w:bCs/>
                <w:iCs/>
              </w:rPr>
              <w:t>N/A</w:t>
            </w:r>
          </w:p>
        </w:tc>
        <w:tc>
          <w:tcPr>
            <w:tcW w:w="728" w:type="dxa"/>
          </w:tcPr>
          <w:p w14:paraId="332EAA5C" w14:textId="77777777" w:rsidR="00CC62ED" w:rsidRPr="00936461" w:rsidRDefault="00CC62ED" w:rsidP="007249E3">
            <w:pPr>
              <w:pStyle w:val="TAL"/>
              <w:jc w:val="center"/>
              <w:rPr>
                <w:bCs/>
                <w:iCs/>
              </w:rPr>
            </w:pPr>
            <w:r w:rsidRPr="00936461">
              <w:rPr>
                <w:bCs/>
                <w:iCs/>
              </w:rPr>
              <w:t>N/A</w:t>
            </w:r>
          </w:p>
        </w:tc>
      </w:tr>
      <w:tr w:rsidR="00936461" w:rsidRPr="00936461" w14:paraId="30D9BDE5" w14:textId="6EF271CF" w:rsidTr="008F552F">
        <w:trPr>
          <w:cantSplit/>
          <w:tblHeader/>
        </w:trPr>
        <w:tc>
          <w:tcPr>
            <w:tcW w:w="6917" w:type="dxa"/>
          </w:tcPr>
          <w:p w14:paraId="72C569CF" w14:textId="68372E67" w:rsidR="001F7FB0" w:rsidRPr="00936461" w:rsidRDefault="001F7FB0" w:rsidP="001F7FB0">
            <w:pPr>
              <w:pStyle w:val="TAL"/>
              <w:rPr>
                <w:b/>
                <w:i/>
              </w:rPr>
            </w:pPr>
            <w:proofErr w:type="spellStart"/>
            <w:r w:rsidRPr="00936461">
              <w:rPr>
                <w:b/>
                <w:i/>
              </w:rPr>
              <w:lastRenderedPageBreak/>
              <w:t>simultaneousTxSUL-NonSUL</w:t>
            </w:r>
            <w:proofErr w:type="spellEnd"/>
          </w:p>
          <w:p w14:paraId="1A7916A0" w14:textId="6A961812" w:rsidR="001F7FB0" w:rsidRPr="00936461" w:rsidRDefault="001F7FB0" w:rsidP="001F7FB0">
            <w:pPr>
              <w:pStyle w:val="TAL"/>
            </w:pPr>
            <w:r w:rsidRPr="00936461">
              <w:t>Indicates whether the UE supports simultaneous transmission of SRS on an SUL/non-SUL carrier and PUSCH/PUCCH/SRS on the other UL carrier in the same cell.</w:t>
            </w:r>
            <w:r w:rsidR="0020039B" w:rsidRPr="00936461">
              <w:t xml:space="preserve"> The UE supports simultaneous transmission on an SUL band X and a Non-SUL band Y if it sets this capability parameter for both band X and band Y.</w:t>
            </w:r>
          </w:p>
        </w:tc>
        <w:tc>
          <w:tcPr>
            <w:tcW w:w="709" w:type="dxa"/>
          </w:tcPr>
          <w:p w14:paraId="3265A54F" w14:textId="294D4A0E" w:rsidR="001F7FB0" w:rsidRPr="00936461" w:rsidRDefault="001F7FB0" w:rsidP="001F7FB0">
            <w:pPr>
              <w:pStyle w:val="TAL"/>
              <w:jc w:val="center"/>
            </w:pPr>
            <w:r w:rsidRPr="00936461">
              <w:t>FS</w:t>
            </w:r>
          </w:p>
        </w:tc>
        <w:tc>
          <w:tcPr>
            <w:tcW w:w="567" w:type="dxa"/>
          </w:tcPr>
          <w:p w14:paraId="00838F7C" w14:textId="5740A348" w:rsidR="001F7FB0" w:rsidRPr="00936461" w:rsidRDefault="001F7FB0" w:rsidP="001F7FB0">
            <w:pPr>
              <w:pStyle w:val="TAL"/>
              <w:jc w:val="center"/>
            </w:pPr>
            <w:r w:rsidRPr="00936461">
              <w:t>No</w:t>
            </w:r>
          </w:p>
        </w:tc>
        <w:tc>
          <w:tcPr>
            <w:tcW w:w="709" w:type="dxa"/>
          </w:tcPr>
          <w:p w14:paraId="52243BF9" w14:textId="4EC6FB24" w:rsidR="001F7FB0" w:rsidRPr="00936461" w:rsidRDefault="001F7FB0" w:rsidP="001F7FB0">
            <w:pPr>
              <w:pStyle w:val="TAL"/>
              <w:jc w:val="center"/>
            </w:pPr>
            <w:r w:rsidRPr="00936461">
              <w:rPr>
                <w:bCs/>
                <w:iCs/>
              </w:rPr>
              <w:t>N/A</w:t>
            </w:r>
          </w:p>
        </w:tc>
        <w:tc>
          <w:tcPr>
            <w:tcW w:w="728" w:type="dxa"/>
          </w:tcPr>
          <w:p w14:paraId="531D9493" w14:textId="2D213B73" w:rsidR="001F7FB0" w:rsidRPr="00936461" w:rsidRDefault="001F7FB0" w:rsidP="001F7FB0">
            <w:pPr>
              <w:pStyle w:val="TAL"/>
              <w:jc w:val="center"/>
            </w:pPr>
            <w:r w:rsidRPr="00936461">
              <w:rPr>
                <w:bCs/>
                <w:iCs/>
              </w:rPr>
              <w:t>N/A</w:t>
            </w:r>
          </w:p>
        </w:tc>
      </w:tr>
      <w:tr w:rsidR="00936461" w:rsidRPr="00936461" w14:paraId="781C285F" w14:textId="77777777" w:rsidTr="008F552F">
        <w:trPr>
          <w:cantSplit/>
          <w:tblHeader/>
        </w:trPr>
        <w:tc>
          <w:tcPr>
            <w:tcW w:w="6917" w:type="dxa"/>
          </w:tcPr>
          <w:p w14:paraId="4A932CC7" w14:textId="77777777" w:rsidR="0080297F" w:rsidRPr="00936461" w:rsidRDefault="0080297F" w:rsidP="0080297F">
            <w:pPr>
              <w:pStyle w:val="TAL"/>
              <w:rPr>
                <w:rFonts w:eastAsia="宋体"/>
                <w:b/>
                <w:bCs/>
                <w:i/>
                <w:iCs/>
                <w:lang w:eastAsia="zh-CN"/>
              </w:rPr>
            </w:pPr>
            <w:r w:rsidRPr="00936461">
              <w:rPr>
                <w:rFonts w:eastAsia="宋体"/>
                <w:b/>
                <w:bCs/>
                <w:i/>
                <w:iCs/>
                <w:lang w:eastAsia="zh-CN"/>
              </w:rPr>
              <w:t>srs-AntennaSwitching2SP-1Periodic-r17</w:t>
            </w:r>
          </w:p>
          <w:p w14:paraId="0B29A3F1" w14:textId="77777777" w:rsidR="0080297F" w:rsidRPr="00936461" w:rsidRDefault="0080297F" w:rsidP="0080297F">
            <w:pPr>
              <w:pStyle w:val="TAL"/>
              <w:rPr>
                <w:rFonts w:eastAsia="宋体"/>
                <w:lang w:eastAsia="zh-CN"/>
              </w:rPr>
            </w:pPr>
            <w:r w:rsidRPr="00936461">
              <w:t>Indicates whether the UE supports maximum 2 SP SRS resource sets and maximum 1 periodic SRS resource set for antenna switching.</w:t>
            </w:r>
          </w:p>
          <w:p w14:paraId="5782F944" w14:textId="77777777" w:rsidR="0080297F" w:rsidRPr="00936461" w:rsidRDefault="0080297F" w:rsidP="0080297F">
            <w:pPr>
              <w:pStyle w:val="TAL"/>
              <w:rPr>
                <w:i/>
              </w:rPr>
            </w:pPr>
            <w:r w:rsidRPr="00936461">
              <w:t xml:space="preserve">The UE indicating support of this shall indicate support of </w:t>
            </w:r>
            <w:proofErr w:type="spellStart"/>
            <w:r w:rsidRPr="00936461">
              <w:rPr>
                <w:i/>
              </w:rPr>
              <w:t>supportedSRS</w:t>
            </w:r>
            <w:proofErr w:type="spellEnd"/>
            <w:r w:rsidRPr="00936461">
              <w:rPr>
                <w:i/>
              </w:rPr>
              <w:t>-Resources.</w:t>
            </w:r>
          </w:p>
          <w:p w14:paraId="56A17FB1" w14:textId="77777777" w:rsidR="0080297F" w:rsidRPr="00936461" w:rsidRDefault="0080297F" w:rsidP="0080297F">
            <w:pPr>
              <w:pStyle w:val="TAL"/>
              <w:rPr>
                <w:i/>
              </w:rPr>
            </w:pPr>
          </w:p>
          <w:p w14:paraId="0CAC88EA" w14:textId="54663262" w:rsidR="0080297F" w:rsidRPr="00936461" w:rsidRDefault="0080297F" w:rsidP="0080297F">
            <w:pPr>
              <w:pStyle w:val="TAN"/>
              <w:rPr>
                <w:lang w:eastAsia="zh-CN"/>
              </w:rPr>
            </w:pPr>
            <w:r w:rsidRPr="00936461">
              <w:rPr>
                <w:lang w:eastAsia="zh-CN"/>
              </w:rPr>
              <w:t>NOTE:</w:t>
            </w:r>
          </w:p>
          <w:p w14:paraId="4BF9BE9E" w14:textId="51F95564" w:rsidR="0080297F" w:rsidRPr="00936461" w:rsidRDefault="0080297F" w:rsidP="003D422D">
            <w:pPr>
              <w:pStyle w:val="TAN"/>
              <w:ind w:left="743" w:hanging="391"/>
              <w:rPr>
                <w:lang w:eastAsia="zh-CN"/>
              </w:rPr>
            </w:pPr>
            <w:r w:rsidRPr="00936461">
              <w:rPr>
                <w:lang w:eastAsia="zh-CN"/>
              </w:rPr>
              <w:t>-</w:t>
            </w:r>
            <w:r w:rsidRPr="00936461">
              <w:rPr>
                <w:lang w:eastAsia="zh-CN"/>
              </w:rPr>
              <w:tab/>
              <w:t xml:space="preserve">Applies for all supported </w:t>
            </w:r>
            <w:proofErr w:type="spellStart"/>
            <w:r w:rsidRPr="00936461">
              <w:rPr>
                <w:lang w:eastAsia="zh-CN"/>
              </w:rPr>
              <w:t>xTyR</w:t>
            </w:r>
            <w:proofErr w:type="spellEnd"/>
            <w:r w:rsidRPr="00936461">
              <w:rPr>
                <w:lang w:eastAsia="zh-CN"/>
              </w:rPr>
              <w:t xml:space="preserve"> where y&lt;=8</w:t>
            </w:r>
          </w:p>
          <w:p w14:paraId="47129CAC" w14:textId="43EE19F9" w:rsidR="0080297F" w:rsidRPr="00936461" w:rsidRDefault="0080297F" w:rsidP="003D422D">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y&gt;4, if UE does not support this feature, UE supports maximum one SRS resource set for periodic SRS and maximum one SRS resource set for semi-persistent SRS</w:t>
            </w:r>
          </w:p>
          <w:p w14:paraId="6FA7CDD0" w14:textId="696DF9E8" w:rsidR="0080297F" w:rsidRPr="00936461" w:rsidRDefault="0080297F" w:rsidP="003D422D">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y&lt;=4, if UE does not support this feature, UE follows Rel-15 on the number of resource sets for periodic and semi-persistent SRS</w:t>
            </w:r>
          </w:p>
          <w:p w14:paraId="5D2D3969" w14:textId="77777777" w:rsidR="0080297F" w:rsidRPr="00936461" w:rsidRDefault="0080297F" w:rsidP="0080297F">
            <w:pPr>
              <w:pStyle w:val="TAN"/>
              <w:rPr>
                <w:lang w:eastAsia="zh-CN"/>
              </w:rPr>
            </w:pPr>
          </w:p>
          <w:p w14:paraId="1EC8DE22" w14:textId="75946C46" w:rsidR="0080297F" w:rsidRPr="00936461" w:rsidRDefault="0080297F" w:rsidP="0080297F">
            <w:pPr>
              <w:pStyle w:val="TAL"/>
              <w:rPr>
                <w:b/>
                <w:i/>
              </w:rPr>
            </w:pPr>
            <w:r w:rsidRPr="00936461">
              <w:rPr>
                <w:lang w:eastAsia="zh-CN"/>
              </w:rPr>
              <w:t>The two SP-SRS resource sets are not activated at the same time</w:t>
            </w:r>
            <w:r w:rsidR="002F40FE" w:rsidRPr="00936461">
              <w:rPr>
                <w:lang w:eastAsia="zh-CN"/>
              </w:rPr>
              <w:t>.</w:t>
            </w:r>
          </w:p>
        </w:tc>
        <w:tc>
          <w:tcPr>
            <w:tcW w:w="709" w:type="dxa"/>
          </w:tcPr>
          <w:p w14:paraId="1AFE85D6" w14:textId="5699ED21" w:rsidR="0080297F" w:rsidRPr="00936461" w:rsidRDefault="0080297F" w:rsidP="0080297F">
            <w:pPr>
              <w:pStyle w:val="TAL"/>
              <w:jc w:val="center"/>
            </w:pPr>
            <w:r w:rsidRPr="00936461">
              <w:t>FS</w:t>
            </w:r>
          </w:p>
        </w:tc>
        <w:tc>
          <w:tcPr>
            <w:tcW w:w="567" w:type="dxa"/>
          </w:tcPr>
          <w:p w14:paraId="31612129" w14:textId="6A2AE2A7" w:rsidR="0080297F" w:rsidRPr="00936461" w:rsidRDefault="0080297F" w:rsidP="0080297F">
            <w:pPr>
              <w:pStyle w:val="TAL"/>
              <w:jc w:val="center"/>
            </w:pPr>
            <w:r w:rsidRPr="00936461">
              <w:t>No</w:t>
            </w:r>
          </w:p>
        </w:tc>
        <w:tc>
          <w:tcPr>
            <w:tcW w:w="709" w:type="dxa"/>
          </w:tcPr>
          <w:p w14:paraId="7641E122" w14:textId="0A460E71" w:rsidR="0080297F" w:rsidRPr="00936461" w:rsidRDefault="0080297F" w:rsidP="0080297F">
            <w:pPr>
              <w:pStyle w:val="TAL"/>
              <w:jc w:val="center"/>
              <w:rPr>
                <w:bCs/>
                <w:iCs/>
              </w:rPr>
            </w:pPr>
            <w:r w:rsidRPr="00936461">
              <w:rPr>
                <w:bCs/>
                <w:iCs/>
              </w:rPr>
              <w:t>N/A</w:t>
            </w:r>
          </w:p>
        </w:tc>
        <w:tc>
          <w:tcPr>
            <w:tcW w:w="728" w:type="dxa"/>
          </w:tcPr>
          <w:p w14:paraId="5866BAE1" w14:textId="3CA4BC80" w:rsidR="0080297F" w:rsidRPr="00936461" w:rsidRDefault="0080297F" w:rsidP="0080297F">
            <w:pPr>
              <w:pStyle w:val="TAL"/>
              <w:jc w:val="center"/>
              <w:rPr>
                <w:bCs/>
                <w:iCs/>
              </w:rPr>
            </w:pPr>
            <w:r w:rsidRPr="00936461">
              <w:rPr>
                <w:bCs/>
                <w:iCs/>
              </w:rPr>
              <w:t>N/A</w:t>
            </w:r>
          </w:p>
        </w:tc>
      </w:tr>
      <w:tr w:rsidR="00936461" w:rsidRPr="00936461" w14:paraId="035E76D1" w14:textId="77777777" w:rsidTr="008F552F">
        <w:trPr>
          <w:cantSplit/>
          <w:tblHeader/>
        </w:trPr>
        <w:tc>
          <w:tcPr>
            <w:tcW w:w="6917" w:type="dxa"/>
          </w:tcPr>
          <w:p w14:paraId="16E03DDD" w14:textId="77777777" w:rsidR="0080297F" w:rsidRPr="00936461" w:rsidRDefault="0080297F" w:rsidP="0080297F">
            <w:pPr>
              <w:pStyle w:val="TAL"/>
              <w:rPr>
                <w:rFonts w:eastAsia="宋体"/>
                <w:b/>
                <w:bCs/>
                <w:i/>
                <w:iCs/>
                <w:lang w:eastAsia="zh-CN"/>
              </w:rPr>
            </w:pPr>
            <w:r w:rsidRPr="00936461">
              <w:rPr>
                <w:rFonts w:eastAsia="宋体"/>
                <w:b/>
                <w:bCs/>
                <w:i/>
                <w:iCs/>
                <w:lang w:eastAsia="zh-CN"/>
              </w:rPr>
              <w:t>srs-ExtensionAperiodicSRS-r17</w:t>
            </w:r>
          </w:p>
          <w:p w14:paraId="33B20613" w14:textId="77777777" w:rsidR="0080297F" w:rsidRPr="00936461" w:rsidRDefault="0080297F" w:rsidP="0080297F">
            <w:pPr>
              <w:pStyle w:val="TAL"/>
              <w:rPr>
                <w:rFonts w:eastAsia="宋体"/>
                <w:lang w:eastAsia="zh-CN"/>
              </w:rPr>
            </w:pPr>
            <w:r w:rsidRPr="00936461">
              <w:t xml:space="preserve">Indicates whether the UE </w:t>
            </w:r>
            <w:r w:rsidRPr="00936461">
              <w:rPr>
                <w:rFonts w:eastAsia="宋体"/>
                <w:lang w:eastAsia="zh-CN"/>
              </w:rPr>
              <w:t xml:space="preserve">supports </w:t>
            </w:r>
            <w:r w:rsidRPr="00936461">
              <w:t>4 aperiodic SRS resource sets for 1T4R and 2 aperiodic resource sets for 1T2R/2T4R</w:t>
            </w:r>
            <w:r w:rsidRPr="00936461">
              <w:rPr>
                <w:rFonts w:eastAsia="宋体"/>
                <w:lang w:eastAsia="zh-CN"/>
              </w:rPr>
              <w:t>.</w:t>
            </w:r>
          </w:p>
          <w:p w14:paraId="1DEFCC1D" w14:textId="4F9FE8FC" w:rsidR="0080297F" w:rsidRPr="00936461" w:rsidRDefault="0080297F" w:rsidP="0080297F">
            <w:pPr>
              <w:pStyle w:val="TAL"/>
              <w:rPr>
                <w:b/>
                <w:i/>
              </w:rPr>
            </w:pPr>
            <w:r w:rsidRPr="00936461">
              <w:t xml:space="preserve">The UE indicating support of this shall indicate support of </w:t>
            </w:r>
            <w:proofErr w:type="spellStart"/>
            <w:r w:rsidRPr="00936461">
              <w:rPr>
                <w:i/>
              </w:rPr>
              <w:t>srs-TxSwitch</w:t>
            </w:r>
            <w:proofErr w:type="spellEnd"/>
            <w:r w:rsidRPr="00936461">
              <w:rPr>
                <w:i/>
              </w:rPr>
              <w:t xml:space="preserve"> </w:t>
            </w:r>
            <w:r w:rsidRPr="00936461">
              <w:rPr>
                <w:iCs/>
              </w:rPr>
              <w:t>and</w:t>
            </w:r>
            <w:r w:rsidRPr="00936461">
              <w:rPr>
                <w:i/>
              </w:rPr>
              <w:t xml:space="preserve"> </w:t>
            </w:r>
            <w:proofErr w:type="spellStart"/>
            <w:r w:rsidRPr="00936461">
              <w:rPr>
                <w:i/>
              </w:rPr>
              <w:t>supportedSRS</w:t>
            </w:r>
            <w:proofErr w:type="spellEnd"/>
            <w:r w:rsidRPr="00936461">
              <w:rPr>
                <w:i/>
              </w:rPr>
              <w:t>-Resources.</w:t>
            </w:r>
          </w:p>
        </w:tc>
        <w:tc>
          <w:tcPr>
            <w:tcW w:w="709" w:type="dxa"/>
          </w:tcPr>
          <w:p w14:paraId="1376325B" w14:textId="44B9DC78" w:rsidR="0080297F" w:rsidRPr="00936461" w:rsidRDefault="0080297F" w:rsidP="0080297F">
            <w:pPr>
              <w:pStyle w:val="TAL"/>
              <w:jc w:val="center"/>
            </w:pPr>
            <w:r w:rsidRPr="00936461">
              <w:t>FS</w:t>
            </w:r>
          </w:p>
        </w:tc>
        <w:tc>
          <w:tcPr>
            <w:tcW w:w="567" w:type="dxa"/>
          </w:tcPr>
          <w:p w14:paraId="38767AEA" w14:textId="294BC807" w:rsidR="0080297F" w:rsidRPr="00936461" w:rsidRDefault="0080297F" w:rsidP="0080297F">
            <w:pPr>
              <w:pStyle w:val="TAL"/>
              <w:jc w:val="center"/>
            </w:pPr>
            <w:r w:rsidRPr="00936461">
              <w:t>No</w:t>
            </w:r>
          </w:p>
        </w:tc>
        <w:tc>
          <w:tcPr>
            <w:tcW w:w="709" w:type="dxa"/>
          </w:tcPr>
          <w:p w14:paraId="34564324" w14:textId="5B45859D" w:rsidR="0080297F" w:rsidRPr="00936461" w:rsidRDefault="0080297F" w:rsidP="0080297F">
            <w:pPr>
              <w:pStyle w:val="TAL"/>
              <w:jc w:val="center"/>
              <w:rPr>
                <w:bCs/>
                <w:iCs/>
              </w:rPr>
            </w:pPr>
            <w:r w:rsidRPr="00936461">
              <w:rPr>
                <w:bCs/>
                <w:iCs/>
              </w:rPr>
              <w:t>N/A</w:t>
            </w:r>
          </w:p>
        </w:tc>
        <w:tc>
          <w:tcPr>
            <w:tcW w:w="728" w:type="dxa"/>
          </w:tcPr>
          <w:p w14:paraId="6C5A97A3" w14:textId="1523C668" w:rsidR="0080297F" w:rsidRPr="00936461" w:rsidRDefault="0080297F" w:rsidP="0080297F">
            <w:pPr>
              <w:pStyle w:val="TAL"/>
              <w:jc w:val="center"/>
              <w:rPr>
                <w:bCs/>
                <w:iCs/>
              </w:rPr>
            </w:pPr>
            <w:r w:rsidRPr="00936461">
              <w:rPr>
                <w:bCs/>
                <w:iCs/>
              </w:rPr>
              <w:t>N/A</w:t>
            </w:r>
          </w:p>
        </w:tc>
      </w:tr>
      <w:tr w:rsidR="00936461" w:rsidRPr="00936461" w14:paraId="547C8404" w14:textId="77777777" w:rsidTr="008F552F">
        <w:trPr>
          <w:cantSplit/>
          <w:tblHeader/>
        </w:trPr>
        <w:tc>
          <w:tcPr>
            <w:tcW w:w="6917" w:type="dxa"/>
          </w:tcPr>
          <w:p w14:paraId="187F4C9D" w14:textId="77777777" w:rsidR="0080297F" w:rsidRPr="00936461" w:rsidRDefault="0080297F" w:rsidP="0080297F">
            <w:pPr>
              <w:pStyle w:val="TAL"/>
              <w:rPr>
                <w:rFonts w:cs="Arial"/>
                <w:b/>
                <w:bCs/>
                <w:i/>
                <w:iCs/>
                <w:szCs w:val="18"/>
                <w:lang w:eastAsia="en-GB"/>
              </w:rPr>
            </w:pPr>
            <w:r w:rsidRPr="00936461">
              <w:rPr>
                <w:rFonts w:cs="Arial"/>
                <w:b/>
                <w:bCs/>
                <w:i/>
                <w:iCs/>
                <w:szCs w:val="18"/>
                <w:lang w:eastAsia="en-GB"/>
              </w:rPr>
              <w:t>srs-OneAP-SRS-r17</w:t>
            </w:r>
          </w:p>
          <w:p w14:paraId="66AAEBCA" w14:textId="77777777" w:rsidR="0080297F" w:rsidRPr="00936461" w:rsidRDefault="0080297F" w:rsidP="0080297F">
            <w:pPr>
              <w:pStyle w:val="TAL"/>
              <w:rPr>
                <w:rFonts w:cs="Arial"/>
                <w:b/>
                <w:bCs/>
                <w:i/>
                <w:iCs/>
                <w:szCs w:val="18"/>
                <w:lang w:eastAsia="en-GB"/>
              </w:rPr>
            </w:pPr>
            <w:r w:rsidRPr="00936461">
              <w:rPr>
                <w:rFonts w:cs="Arial"/>
                <w:szCs w:val="18"/>
                <w:lang w:eastAsia="en-GB"/>
              </w:rPr>
              <w:t>Indicates the support of 1 aperiodic SRS resource sets for 1T4R.</w:t>
            </w:r>
          </w:p>
          <w:p w14:paraId="46248C88" w14:textId="77777777" w:rsidR="0080297F" w:rsidRPr="00936461" w:rsidRDefault="0080297F" w:rsidP="0080297F">
            <w:pPr>
              <w:pStyle w:val="TAL"/>
              <w:rPr>
                <w:rFonts w:cs="Arial"/>
                <w:b/>
                <w:bCs/>
                <w:i/>
                <w:iCs/>
                <w:szCs w:val="18"/>
                <w:lang w:eastAsia="en-GB"/>
              </w:rPr>
            </w:pPr>
          </w:p>
          <w:p w14:paraId="3F523AD1" w14:textId="033029AF" w:rsidR="0080297F" w:rsidRPr="00936461" w:rsidRDefault="0080297F" w:rsidP="0080297F">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proofErr w:type="spellStart"/>
            <w:r w:rsidRPr="00936461">
              <w:rPr>
                <w:rFonts w:cs="Arial"/>
                <w:i/>
                <w:szCs w:val="18"/>
              </w:rPr>
              <w:t>srs-TxSwitch</w:t>
            </w:r>
            <w:proofErr w:type="spellEnd"/>
            <w:r w:rsidRPr="00936461">
              <w:rPr>
                <w:rFonts w:cs="Arial"/>
                <w:i/>
                <w:szCs w:val="18"/>
              </w:rPr>
              <w:t>.</w:t>
            </w:r>
          </w:p>
        </w:tc>
        <w:tc>
          <w:tcPr>
            <w:tcW w:w="709" w:type="dxa"/>
          </w:tcPr>
          <w:p w14:paraId="50A7499A" w14:textId="69BBBDBE" w:rsidR="0080297F" w:rsidRPr="00936461" w:rsidRDefault="0080297F" w:rsidP="0080297F">
            <w:pPr>
              <w:pStyle w:val="TAL"/>
              <w:jc w:val="center"/>
            </w:pPr>
            <w:r w:rsidRPr="00936461">
              <w:t>FS</w:t>
            </w:r>
          </w:p>
        </w:tc>
        <w:tc>
          <w:tcPr>
            <w:tcW w:w="567" w:type="dxa"/>
          </w:tcPr>
          <w:p w14:paraId="3CBF8571" w14:textId="626B1171" w:rsidR="0080297F" w:rsidRPr="00936461" w:rsidRDefault="0080297F" w:rsidP="0080297F">
            <w:pPr>
              <w:pStyle w:val="TAL"/>
              <w:jc w:val="center"/>
            </w:pPr>
            <w:r w:rsidRPr="00936461">
              <w:t>No</w:t>
            </w:r>
          </w:p>
        </w:tc>
        <w:tc>
          <w:tcPr>
            <w:tcW w:w="709" w:type="dxa"/>
          </w:tcPr>
          <w:p w14:paraId="1A6F1A7E" w14:textId="408910B7" w:rsidR="0080297F" w:rsidRPr="00936461" w:rsidRDefault="0080297F" w:rsidP="0080297F">
            <w:pPr>
              <w:pStyle w:val="TAL"/>
              <w:jc w:val="center"/>
              <w:rPr>
                <w:bCs/>
                <w:iCs/>
              </w:rPr>
            </w:pPr>
            <w:r w:rsidRPr="00936461">
              <w:rPr>
                <w:bCs/>
                <w:iCs/>
              </w:rPr>
              <w:t>N/A</w:t>
            </w:r>
          </w:p>
        </w:tc>
        <w:tc>
          <w:tcPr>
            <w:tcW w:w="728" w:type="dxa"/>
          </w:tcPr>
          <w:p w14:paraId="33581077" w14:textId="65530F33" w:rsidR="0080297F" w:rsidRPr="00936461" w:rsidRDefault="0080297F" w:rsidP="0080297F">
            <w:pPr>
              <w:pStyle w:val="TAL"/>
              <w:jc w:val="center"/>
              <w:rPr>
                <w:bCs/>
                <w:iCs/>
              </w:rPr>
            </w:pPr>
            <w:r w:rsidRPr="00936461">
              <w:rPr>
                <w:bCs/>
                <w:iCs/>
              </w:rPr>
              <w:t>N/A</w:t>
            </w:r>
          </w:p>
        </w:tc>
      </w:tr>
      <w:tr w:rsidR="00936461" w:rsidRPr="00936461" w14:paraId="6147DEE6" w14:textId="26A53EBD" w:rsidTr="008F552F">
        <w:trPr>
          <w:cantSplit/>
          <w:tblHeader/>
        </w:trPr>
        <w:tc>
          <w:tcPr>
            <w:tcW w:w="6917" w:type="dxa"/>
          </w:tcPr>
          <w:p w14:paraId="2C56C2A6" w14:textId="66FF8072" w:rsidR="001F7FB0" w:rsidRPr="00936461" w:rsidRDefault="001F7FB0" w:rsidP="001F7FB0">
            <w:pPr>
              <w:pStyle w:val="TAL"/>
              <w:rPr>
                <w:rFonts w:eastAsia="宋体"/>
                <w:b/>
                <w:bCs/>
                <w:i/>
                <w:iCs/>
                <w:lang w:eastAsia="zh-CN"/>
              </w:rPr>
            </w:pPr>
            <w:r w:rsidRPr="00936461">
              <w:rPr>
                <w:rFonts w:eastAsia="宋体"/>
                <w:b/>
                <w:bCs/>
                <w:i/>
                <w:iCs/>
                <w:lang w:eastAsia="zh-CN"/>
              </w:rPr>
              <w:t>srs-PosResources-r16</w:t>
            </w:r>
          </w:p>
          <w:p w14:paraId="17762696" w14:textId="34A3AC26" w:rsidR="001F7FB0" w:rsidRPr="00936461" w:rsidRDefault="001F7FB0" w:rsidP="001F7FB0">
            <w:pPr>
              <w:pStyle w:val="TAL"/>
              <w:rPr>
                <w:rFonts w:eastAsia="宋体"/>
                <w:bCs/>
                <w:iCs/>
                <w:lang w:eastAsia="zh-CN"/>
              </w:rPr>
            </w:pPr>
            <w:r w:rsidRPr="00936461">
              <w:rPr>
                <w:rFonts w:eastAsia="宋体"/>
                <w:bCs/>
                <w:iCs/>
                <w:lang w:eastAsia="zh-CN"/>
              </w:rPr>
              <w:t>Indicates support of SRS for positioning. UE supporting this feature should also support open loop power control for positioning SRS based on SSB from the serving cell.</w:t>
            </w:r>
            <w:r w:rsidR="00B97E1C" w:rsidRPr="00936461">
              <w:rPr>
                <w:rFonts w:eastAsia="宋体"/>
                <w:bCs/>
                <w:iCs/>
                <w:lang w:eastAsia="zh-CN"/>
              </w:rPr>
              <w:t xml:space="preserve"> The capability signalling comprises the following parameters:</w:t>
            </w:r>
          </w:p>
          <w:p w14:paraId="2AB2F886" w14:textId="20B8D874"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00EF60AE" w:rsidRPr="00936461">
              <w:rPr>
                <w:rFonts w:ascii="Arial" w:hAnsi="Arial" w:cs="Arial"/>
                <w:i/>
                <w:sz w:val="18"/>
                <w:szCs w:val="18"/>
              </w:rPr>
              <w:t>;</w:t>
            </w:r>
          </w:p>
          <w:p w14:paraId="2EF4F0B7" w14:textId="3E6CD75D"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w:t>
            </w:r>
            <w:r w:rsidR="00B97E1C" w:rsidRPr="00936461">
              <w:rPr>
                <w:rFonts w:ascii="Arial" w:hAnsi="Arial" w:cs="Arial"/>
                <w:i/>
                <w:sz w:val="18"/>
                <w:szCs w:val="18"/>
              </w:rPr>
              <w:t>s</w:t>
            </w:r>
            <w:r w:rsidRPr="00936461">
              <w:rPr>
                <w:rFonts w:ascii="Arial" w:hAnsi="Arial" w:cs="Arial"/>
                <w:i/>
                <w:sz w:val="18"/>
                <w:szCs w:val="18"/>
              </w:rPr>
              <w:t>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36377E1E" w14:textId="2FB4949A"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w:t>
            </w:r>
            <w:r w:rsidR="00B97E1C" w:rsidRPr="00936461">
              <w:rPr>
                <w:rFonts w:ascii="Arial" w:hAnsi="Arial" w:cs="Arial"/>
                <w:i/>
                <w:sz w:val="18"/>
                <w:szCs w:val="18"/>
              </w:rPr>
              <w:t>es</w:t>
            </w:r>
            <w:r w:rsidRPr="00936461">
              <w:rPr>
                <w:rFonts w:ascii="Arial" w:hAnsi="Arial" w:cs="Arial"/>
                <w:i/>
                <w:sz w:val="18"/>
                <w:szCs w:val="18"/>
              </w:rPr>
              <w:t>PerBWP-r16</w:t>
            </w:r>
            <w:r w:rsidRPr="00936461">
              <w:rPr>
                <w:rFonts w:ascii="Arial" w:hAnsi="Arial" w:cs="Arial"/>
                <w:sz w:val="18"/>
                <w:szCs w:val="18"/>
              </w:rPr>
              <w:t xml:space="preserve"> indicates the max number of periodic SRS resources for positioning supported by UE per BWP;</w:t>
            </w:r>
          </w:p>
          <w:p w14:paraId="09EE1932" w14:textId="6A0C9FE6" w:rsidR="001F7FB0" w:rsidRPr="00936461" w:rsidRDefault="001F7FB0" w:rsidP="00AD4E4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periodic SRS resources for positioning supported by UE per BWP per slot</w:t>
            </w:r>
            <w:r w:rsidR="00EF60AE" w:rsidRPr="00936461">
              <w:rPr>
                <w:rFonts w:ascii="Arial" w:hAnsi="Arial" w:cs="Arial"/>
                <w:sz w:val="18"/>
                <w:szCs w:val="18"/>
              </w:rPr>
              <w:t>.</w:t>
            </w:r>
          </w:p>
        </w:tc>
        <w:tc>
          <w:tcPr>
            <w:tcW w:w="709" w:type="dxa"/>
          </w:tcPr>
          <w:p w14:paraId="0E4953E8" w14:textId="3BEE06B4" w:rsidR="001F7FB0" w:rsidRPr="00936461" w:rsidRDefault="001F7FB0" w:rsidP="001F7FB0">
            <w:pPr>
              <w:pStyle w:val="TAL"/>
              <w:jc w:val="center"/>
            </w:pPr>
            <w:r w:rsidRPr="00936461">
              <w:rPr>
                <w:rFonts w:eastAsia="宋体"/>
                <w:lang w:eastAsia="zh-CN"/>
              </w:rPr>
              <w:t>FS</w:t>
            </w:r>
          </w:p>
        </w:tc>
        <w:tc>
          <w:tcPr>
            <w:tcW w:w="567" w:type="dxa"/>
          </w:tcPr>
          <w:p w14:paraId="2E249C5C" w14:textId="22AEE2E7" w:rsidR="001F7FB0" w:rsidRPr="00936461" w:rsidRDefault="001F7FB0" w:rsidP="001F7FB0">
            <w:pPr>
              <w:pStyle w:val="TAL"/>
              <w:jc w:val="center"/>
            </w:pPr>
            <w:r w:rsidRPr="00936461">
              <w:rPr>
                <w:rFonts w:eastAsia="宋体"/>
                <w:lang w:eastAsia="zh-CN"/>
              </w:rPr>
              <w:t>No</w:t>
            </w:r>
          </w:p>
        </w:tc>
        <w:tc>
          <w:tcPr>
            <w:tcW w:w="709" w:type="dxa"/>
          </w:tcPr>
          <w:p w14:paraId="4D8F4E49" w14:textId="787BA7DA" w:rsidR="001F7FB0" w:rsidRPr="00936461" w:rsidRDefault="001F7FB0" w:rsidP="001F7FB0">
            <w:pPr>
              <w:pStyle w:val="TAL"/>
              <w:jc w:val="center"/>
            </w:pPr>
            <w:r w:rsidRPr="00936461">
              <w:rPr>
                <w:bCs/>
                <w:iCs/>
              </w:rPr>
              <w:t>N/A</w:t>
            </w:r>
          </w:p>
        </w:tc>
        <w:tc>
          <w:tcPr>
            <w:tcW w:w="728" w:type="dxa"/>
          </w:tcPr>
          <w:p w14:paraId="0DBB30B2" w14:textId="3B2C1EC5" w:rsidR="001F7FB0" w:rsidRPr="00936461" w:rsidRDefault="001F7FB0" w:rsidP="001F7FB0">
            <w:pPr>
              <w:pStyle w:val="TAL"/>
              <w:jc w:val="center"/>
            </w:pPr>
            <w:r w:rsidRPr="00936461">
              <w:rPr>
                <w:bCs/>
                <w:iCs/>
              </w:rPr>
              <w:t>N/A</w:t>
            </w:r>
          </w:p>
        </w:tc>
      </w:tr>
      <w:tr w:rsidR="00936461" w:rsidRPr="00936461" w14:paraId="65759309" w14:textId="3C83776D" w:rsidTr="008F552F">
        <w:trPr>
          <w:cantSplit/>
          <w:tblHeader/>
        </w:trPr>
        <w:tc>
          <w:tcPr>
            <w:tcW w:w="6917" w:type="dxa"/>
          </w:tcPr>
          <w:p w14:paraId="1D3F0D46" w14:textId="2BF30343" w:rsidR="001F7FB0" w:rsidRPr="00936461" w:rsidRDefault="001F7FB0" w:rsidP="001F7FB0">
            <w:pPr>
              <w:pStyle w:val="TAL"/>
              <w:rPr>
                <w:rFonts w:eastAsia="宋体"/>
                <w:b/>
                <w:bCs/>
                <w:i/>
                <w:iCs/>
                <w:lang w:eastAsia="zh-CN"/>
              </w:rPr>
            </w:pPr>
            <w:r w:rsidRPr="00936461">
              <w:rPr>
                <w:rFonts w:eastAsia="宋体"/>
                <w:b/>
                <w:bCs/>
                <w:i/>
                <w:iCs/>
                <w:lang w:eastAsia="zh-CN"/>
              </w:rPr>
              <w:t>srs-PosResourceAP-r16</w:t>
            </w:r>
          </w:p>
          <w:p w14:paraId="16ED099A" w14:textId="5DB09095" w:rsidR="001F7FB0" w:rsidRPr="00936461" w:rsidRDefault="001F7FB0" w:rsidP="001F7FB0">
            <w:pPr>
              <w:pStyle w:val="TAL"/>
              <w:rPr>
                <w:rFonts w:eastAsia="宋体"/>
                <w:bCs/>
                <w:iCs/>
                <w:lang w:eastAsia="zh-CN"/>
              </w:rPr>
            </w:pPr>
            <w:r w:rsidRPr="00936461">
              <w:rPr>
                <w:rFonts w:eastAsia="宋体"/>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w:t>
            </w:r>
            <w:r w:rsidR="00B97E1C" w:rsidRPr="00936461">
              <w:rPr>
                <w:bCs/>
                <w:iCs/>
              </w:rPr>
              <w:t>. The capability signalling comprises the following parameters:</w:t>
            </w:r>
          </w:p>
          <w:p w14:paraId="1E962440" w14:textId="35DF49CD"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w:t>
            </w:r>
            <w:r w:rsidR="00B97E1C" w:rsidRPr="00936461">
              <w:rPr>
                <w:rFonts w:ascii="Arial" w:hAnsi="Arial" w:cs="Arial"/>
                <w:i/>
                <w:sz w:val="18"/>
                <w:szCs w:val="18"/>
              </w:rPr>
              <w:t>es</w:t>
            </w:r>
            <w:r w:rsidRPr="00936461">
              <w:rPr>
                <w:rFonts w:ascii="Arial" w:hAnsi="Arial" w:cs="Arial"/>
                <w:i/>
                <w:sz w:val="18"/>
                <w:szCs w:val="18"/>
              </w:rPr>
              <w:t>PerBWP-r16</w:t>
            </w:r>
            <w:r w:rsidRPr="00936461">
              <w:rPr>
                <w:rFonts w:ascii="Arial" w:hAnsi="Arial" w:cs="Arial"/>
                <w:sz w:val="18"/>
                <w:szCs w:val="18"/>
              </w:rPr>
              <w:t xml:space="preserve"> indicates the max number of aperiodic SRS resources for positioning supported by UE per BWP;</w:t>
            </w:r>
          </w:p>
          <w:p w14:paraId="7CDB92E6" w14:textId="724FA548" w:rsidR="001F7FB0" w:rsidRPr="00936461" w:rsidRDefault="001F7FB0" w:rsidP="00AD4E4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936461" w:rsidRDefault="001F7FB0" w:rsidP="001F7FB0">
            <w:pPr>
              <w:pStyle w:val="TAL"/>
              <w:jc w:val="center"/>
            </w:pPr>
            <w:r w:rsidRPr="00936461">
              <w:rPr>
                <w:rFonts w:eastAsia="宋体"/>
                <w:lang w:eastAsia="zh-CN"/>
              </w:rPr>
              <w:t>FS</w:t>
            </w:r>
          </w:p>
        </w:tc>
        <w:tc>
          <w:tcPr>
            <w:tcW w:w="567" w:type="dxa"/>
          </w:tcPr>
          <w:p w14:paraId="171F79C1" w14:textId="210F0552" w:rsidR="001F7FB0" w:rsidRPr="00936461" w:rsidRDefault="001F7FB0" w:rsidP="001F7FB0">
            <w:pPr>
              <w:pStyle w:val="TAL"/>
              <w:jc w:val="center"/>
            </w:pPr>
            <w:r w:rsidRPr="00936461">
              <w:rPr>
                <w:rFonts w:eastAsia="宋体"/>
                <w:lang w:eastAsia="zh-CN"/>
              </w:rPr>
              <w:t>No</w:t>
            </w:r>
          </w:p>
        </w:tc>
        <w:tc>
          <w:tcPr>
            <w:tcW w:w="709" w:type="dxa"/>
          </w:tcPr>
          <w:p w14:paraId="2D8E8D53" w14:textId="72C6EF3F" w:rsidR="001F7FB0" w:rsidRPr="00936461" w:rsidRDefault="001F7FB0" w:rsidP="001F7FB0">
            <w:pPr>
              <w:pStyle w:val="TAL"/>
              <w:jc w:val="center"/>
            </w:pPr>
            <w:r w:rsidRPr="00936461">
              <w:rPr>
                <w:bCs/>
                <w:iCs/>
              </w:rPr>
              <w:t>N/A</w:t>
            </w:r>
          </w:p>
        </w:tc>
        <w:tc>
          <w:tcPr>
            <w:tcW w:w="728" w:type="dxa"/>
          </w:tcPr>
          <w:p w14:paraId="50D06312" w14:textId="13A5037C" w:rsidR="001F7FB0" w:rsidRPr="00936461" w:rsidRDefault="001F7FB0" w:rsidP="001F7FB0">
            <w:pPr>
              <w:pStyle w:val="TAL"/>
              <w:jc w:val="center"/>
            </w:pPr>
            <w:r w:rsidRPr="00936461">
              <w:rPr>
                <w:bCs/>
                <w:iCs/>
              </w:rPr>
              <w:t>N/A</w:t>
            </w:r>
          </w:p>
        </w:tc>
      </w:tr>
      <w:tr w:rsidR="00936461" w:rsidRPr="00936461" w14:paraId="0BDE0267" w14:textId="6B7E64DA" w:rsidTr="008F552F">
        <w:trPr>
          <w:cantSplit/>
          <w:tblHeader/>
        </w:trPr>
        <w:tc>
          <w:tcPr>
            <w:tcW w:w="6917" w:type="dxa"/>
          </w:tcPr>
          <w:p w14:paraId="421B400D" w14:textId="23386E35" w:rsidR="00EF60AE" w:rsidRPr="00936461" w:rsidRDefault="001F7FB0" w:rsidP="001F7FB0">
            <w:pPr>
              <w:pStyle w:val="TAL"/>
              <w:rPr>
                <w:rFonts w:eastAsia="宋体"/>
                <w:b/>
                <w:bCs/>
                <w:i/>
                <w:iCs/>
                <w:lang w:eastAsia="zh-CN"/>
              </w:rPr>
            </w:pPr>
            <w:r w:rsidRPr="00936461">
              <w:rPr>
                <w:rFonts w:eastAsia="宋体"/>
                <w:b/>
                <w:bCs/>
                <w:i/>
                <w:iCs/>
                <w:lang w:eastAsia="zh-CN"/>
              </w:rPr>
              <w:lastRenderedPageBreak/>
              <w:t>srs-PosResourceSP-r16</w:t>
            </w:r>
          </w:p>
          <w:p w14:paraId="6A96B6E1" w14:textId="7F2154C2" w:rsidR="001F7FB0" w:rsidRPr="00936461" w:rsidRDefault="001F7FB0" w:rsidP="001F7FB0">
            <w:pPr>
              <w:pStyle w:val="TAL"/>
              <w:rPr>
                <w:rFonts w:eastAsia="宋体"/>
                <w:bCs/>
                <w:iCs/>
                <w:lang w:eastAsia="zh-CN"/>
              </w:rPr>
            </w:pPr>
            <w:r w:rsidRPr="00936461">
              <w:rPr>
                <w:rFonts w:eastAsia="宋体"/>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w:t>
            </w:r>
            <w:r w:rsidR="00B97E1C" w:rsidRPr="00936461">
              <w:rPr>
                <w:bCs/>
                <w:iCs/>
              </w:rPr>
              <w:t>. The capability signalling comprises the following parameters:</w:t>
            </w:r>
          </w:p>
          <w:p w14:paraId="32F2C42F" w14:textId="64380ABD"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w:t>
            </w:r>
            <w:r w:rsidR="00B97E1C" w:rsidRPr="00936461">
              <w:rPr>
                <w:rFonts w:ascii="Arial" w:hAnsi="Arial" w:cs="Arial"/>
                <w:i/>
                <w:sz w:val="18"/>
                <w:szCs w:val="18"/>
              </w:rPr>
              <w:t>es</w:t>
            </w:r>
            <w:r w:rsidRPr="00936461">
              <w:rPr>
                <w:rFonts w:ascii="Arial" w:hAnsi="Arial" w:cs="Arial"/>
                <w:i/>
                <w:sz w:val="18"/>
                <w:szCs w:val="18"/>
              </w:rPr>
              <w:t>PerBWP-r16</w:t>
            </w:r>
            <w:r w:rsidRPr="00936461">
              <w:rPr>
                <w:rFonts w:ascii="Arial" w:hAnsi="Arial" w:cs="Arial"/>
                <w:sz w:val="18"/>
                <w:szCs w:val="18"/>
              </w:rPr>
              <w:t xml:space="preserve"> indicates the max number of semi-persistent SRS resources for positioning supported by UE per BWP;</w:t>
            </w:r>
          </w:p>
          <w:p w14:paraId="5B106C02" w14:textId="5BD32A0E" w:rsidR="001F7FB0" w:rsidRPr="00936461" w:rsidRDefault="001F7FB0" w:rsidP="00AD4E4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936461" w:rsidRDefault="001F7FB0" w:rsidP="001F7FB0">
            <w:pPr>
              <w:pStyle w:val="TAL"/>
              <w:jc w:val="center"/>
            </w:pPr>
            <w:r w:rsidRPr="00936461">
              <w:rPr>
                <w:rFonts w:eastAsia="宋体"/>
                <w:lang w:eastAsia="zh-CN"/>
              </w:rPr>
              <w:t>FS</w:t>
            </w:r>
          </w:p>
        </w:tc>
        <w:tc>
          <w:tcPr>
            <w:tcW w:w="567" w:type="dxa"/>
          </w:tcPr>
          <w:p w14:paraId="18618D01" w14:textId="1CA5E98A" w:rsidR="001F7FB0" w:rsidRPr="00936461" w:rsidRDefault="001F7FB0" w:rsidP="001F7FB0">
            <w:pPr>
              <w:pStyle w:val="TAL"/>
              <w:jc w:val="center"/>
            </w:pPr>
            <w:r w:rsidRPr="00936461">
              <w:rPr>
                <w:rFonts w:eastAsia="宋体"/>
                <w:lang w:eastAsia="zh-CN"/>
              </w:rPr>
              <w:t>No</w:t>
            </w:r>
          </w:p>
        </w:tc>
        <w:tc>
          <w:tcPr>
            <w:tcW w:w="709" w:type="dxa"/>
          </w:tcPr>
          <w:p w14:paraId="716B104A" w14:textId="4023BB9E" w:rsidR="001F7FB0" w:rsidRPr="00936461" w:rsidRDefault="001F7FB0" w:rsidP="001F7FB0">
            <w:pPr>
              <w:pStyle w:val="TAL"/>
              <w:jc w:val="center"/>
            </w:pPr>
            <w:r w:rsidRPr="00936461">
              <w:rPr>
                <w:bCs/>
                <w:iCs/>
              </w:rPr>
              <w:t>N/A</w:t>
            </w:r>
          </w:p>
        </w:tc>
        <w:tc>
          <w:tcPr>
            <w:tcW w:w="728" w:type="dxa"/>
          </w:tcPr>
          <w:p w14:paraId="335CD82D" w14:textId="2285363C" w:rsidR="001F7FB0" w:rsidRPr="00936461" w:rsidRDefault="001F7FB0" w:rsidP="001F7FB0">
            <w:pPr>
              <w:pStyle w:val="TAL"/>
              <w:jc w:val="center"/>
            </w:pPr>
            <w:r w:rsidRPr="00936461">
              <w:rPr>
                <w:bCs/>
                <w:iCs/>
              </w:rPr>
              <w:t>N/A</w:t>
            </w:r>
          </w:p>
        </w:tc>
      </w:tr>
      <w:tr w:rsidR="00936461" w:rsidRPr="00936461" w14:paraId="123FA3F3" w14:textId="11870E7F" w:rsidTr="0026000E">
        <w:trPr>
          <w:cantSplit/>
          <w:tblHeader/>
        </w:trPr>
        <w:tc>
          <w:tcPr>
            <w:tcW w:w="6917" w:type="dxa"/>
          </w:tcPr>
          <w:p w14:paraId="5F0EEAE7" w14:textId="0EF89980" w:rsidR="001F7FB0" w:rsidRPr="00936461" w:rsidRDefault="001F7FB0" w:rsidP="001F7FB0">
            <w:pPr>
              <w:pStyle w:val="TAL"/>
              <w:rPr>
                <w:b/>
                <w:i/>
              </w:rPr>
            </w:pPr>
            <w:proofErr w:type="spellStart"/>
            <w:r w:rsidRPr="00936461">
              <w:rPr>
                <w:b/>
                <w:i/>
              </w:rPr>
              <w:t>supportedSRS</w:t>
            </w:r>
            <w:proofErr w:type="spellEnd"/>
            <w:r w:rsidRPr="00936461">
              <w:rPr>
                <w:b/>
                <w:i/>
              </w:rPr>
              <w:t>-Resources</w:t>
            </w:r>
          </w:p>
          <w:p w14:paraId="5A5696AE" w14:textId="219A2EC5" w:rsidR="001F7FB0" w:rsidRPr="00936461" w:rsidRDefault="001F7FB0" w:rsidP="001F7FB0">
            <w:pPr>
              <w:pStyle w:val="TAL"/>
            </w:pPr>
            <w:r w:rsidRPr="00936461">
              <w:t>Defines support of SRS resources. The capability signalling comprising indication of:</w:t>
            </w:r>
          </w:p>
          <w:p w14:paraId="46DF673B" w14:textId="525E98D8"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038809FE" w14:textId="7C43F093"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14F41AA9" w14:textId="01386EFB"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73AF8083" w14:textId="7F790795"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2EE2077E" w14:textId="65A510F8"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133DC4A4" w14:textId="51F62D5C" w:rsidR="001A17E8" w:rsidRPr="00936461" w:rsidRDefault="001F7FB0" w:rsidP="001A17E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w:t>
            </w:r>
            <w:proofErr w:type="spellStart"/>
            <w:r w:rsidRPr="00936461">
              <w:rPr>
                <w:rFonts w:ascii="Arial" w:hAnsi="Arial" w:cs="Arial"/>
                <w:i/>
                <w:sz w:val="18"/>
                <w:szCs w:val="18"/>
              </w:rPr>
              <w:t>PerResource</w:t>
            </w:r>
            <w:proofErr w:type="spellEnd"/>
            <w:r w:rsidRPr="00936461">
              <w:rPr>
                <w:rFonts w:ascii="Arial" w:hAnsi="Arial" w:cs="Arial"/>
                <w:sz w:val="18"/>
                <w:szCs w:val="18"/>
              </w:rPr>
              <w:t xml:space="preserve"> indicates supported maximum number of SRS antenna port per each SRS resource</w:t>
            </w:r>
            <w:r w:rsidR="001A17E8" w:rsidRPr="00936461">
              <w:rPr>
                <w:rFonts w:ascii="Arial" w:hAnsi="Arial" w:cs="Arial"/>
                <w:sz w:val="18"/>
                <w:szCs w:val="18"/>
              </w:rPr>
              <w:t>.</w:t>
            </w:r>
          </w:p>
          <w:p w14:paraId="43AD8565" w14:textId="597C990C" w:rsidR="001F7FB0" w:rsidRPr="00936461" w:rsidRDefault="001A17E8" w:rsidP="00234276">
            <w:pPr>
              <w:pStyle w:val="TAL"/>
            </w:pPr>
            <w:r w:rsidRPr="00936461">
              <w:t>If this field is not included, the UE sup</w:t>
            </w:r>
            <w:r w:rsidR="00BF3A16" w:rsidRPr="00936461">
              <w:t>p</w:t>
            </w:r>
            <w:r w:rsidRPr="0093646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936461" w:rsidRDefault="001F7FB0" w:rsidP="001F7FB0">
            <w:pPr>
              <w:pStyle w:val="TAL"/>
              <w:jc w:val="center"/>
            </w:pPr>
            <w:r w:rsidRPr="00936461">
              <w:t>FS</w:t>
            </w:r>
          </w:p>
        </w:tc>
        <w:tc>
          <w:tcPr>
            <w:tcW w:w="567" w:type="dxa"/>
          </w:tcPr>
          <w:p w14:paraId="144A95C8" w14:textId="473776D3" w:rsidR="001F7FB0" w:rsidRPr="00936461" w:rsidRDefault="001A17E8" w:rsidP="001F7FB0">
            <w:pPr>
              <w:pStyle w:val="TAL"/>
              <w:jc w:val="center"/>
            </w:pPr>
            <w:r w:rsidRPr="00936461">
              <w:t>FD</w:t>
            </w:r>
          </w:p>
        </w:tc>
        <w:tc>
          <w:tcPr>
            <w:tcW w:w="709" w:type="dxa"/>
          </w:tcPr>
          <w:p w14:paraId="0C60CEEF" w14:textId="78512D82" w:rsidR="001F7FB0" w:rsidRPr="00936461" w:rsidRDefault="001F7FB0" w:rsidP="001F7FB0">
            <w:pPr>
              <w:pStyle w:val="TAL"/>
              <w:jc w:val="center"/>
            </w:pPr>
            <w:r w:rsidRPr="00936461">
              <w:rPr>
                <w:bCs/>
                <w:iCs/>
              </w:rPr>
              <w:t>N/A</w:t>
            </w:r>
          </w:p>
        </w:tc>
        <w:tc>
          <w:tcPr>
            <w:tcW w:w="728" w:type="dxa"/>
          </w:tcPr>
          <w:p w14:paraId="78EF5FEB" w14:textId="3D196010" w:rsidR="001F7FB0" w:rsidRPr="00936461" w:rsidRDefault="001F7FB0" w:rsidP="001F7FB0">
            <w:pPr>
              <w:pStyle w:val="TAL"/>
              <w:jc w:val="center"/>
            </w:pPr>
            <w:r w:rsidRPr="00936461">
              <w:rPr>
                <w:bCs/>
                <w:iCs/>
              </w:rPr>
              <w:t>N/A</w:t>
            </w:r>
          </w:p>
        </w:tc>
      </w:tr>
      <w:tr w:rsidR="00936461" w:rsidRPr="00936461" w14:paraId="6CFD9DB8" w14:textId="77777777" w:rsidTr="0026000E">
        <w:trPr>
          <w:cantSplit/>
          <w:tblHeader/>
        </w:trPr>
        <w:tc>
          <w:tcPr>
            <w:tcW w:w="6917" w:type="dxa"/>
          </w:tcPr>
          <w:p w14:paraId="1FB61F42" w14:textId="77777777" w:rsidR="00D84D0E" w:rsidRPr="00936461" w:rsidRDefault="00D84D0E" w:rsidP="00D84D0E">
            <w:pPr>
              <w:pStyle w:val="TAL"/>
              <w:rPr>
                <w:b/>
                <w:i/>
              </w:rPr>
            </w:pPr>
            <w:r w:rsidRPr="00936461">
              <w:rPr>
                <w:b/>
                <w:i/>
              </w:rPr>
              <w:t>tdcpNumberDelayValue-r18</w:t>
            </w:r>
          </w:p>
          <w:p w14:paraId="28D9F56E" w14:textId="77777777" w:rsidR="00D84D0E" w:rsidRPr="00936461" w:rsidRDefault="00D84D0E" w:rsidP="00D84D0E">
            <w:pPr>
              <w:pStyle w:val="TAL"/>
            </w:pPr>
            <w:r w:rsidRPr="00936461">
              <w:t>Indicates whether the UE supports number Y&gt;1 of delay values for which TDCP is reported.</w:t>
            </w:r>
          </w:p>
          <w:p w14:paraId="2FE5634A" w14:textId="4CA93741" w:rsidR="00D84D0E" w:rsidRPr="00936461" w:rsidRDefault="00D84D0E" w:rsidP="00D84D0E">
            <w:pPr>
              <w:pStyle w:val="TAL"/>
              <w:rPr>
                <w:b/>
                <w:i/>
              </w:rPr>
            </w:pPr>
            <w:r w:rsidRPr="00936461">
              <w:t>A UE supporting this feature shall also indicate support of FG40-3-3-1.</w:t>
            </w:r>
          </w:p>
        </w:tc>
        <w:tc>
          <w:tcPr>
            <w:tcW w:w="709" w:type="dxa"/>
          </w:tcPr>
          <w:p w14:paraId="0E1ED84A" w14:textId="12B99E98" w:rsidR="00D84D0E" w:rsidRPr="00936461" w:rsidRDefault="00D84D0E" w:rsidP="00D84D0E">
            <w:pPr>
              <w:pStyle w:val="TAL"/>
              <w:jc w:val="center"/>
            </w:pPr>
            <w:r w:rsidRPr="00936461">
              <w:t>FS</w:t>
            </w:r>
          </w:p>
        </w:tc>
        <w:tc>
          <w:tcPr>
            <w:tcW w:w="567" w:type="dxa"/>
          </w:tcPr>
          <w:p w14:paraId="505C5085" w14:textId="7605E8DC" w:rsidR="00D84D0E" w:rsidRPr="00936461" w:rsidRDefault="00D84D0E" w:rsidP="00D84D0E">
            <w:pPr>
              <w:pStyle w:val="TAL"/>
              <w:jc w:val="center"/>
            </w:pPr>
            <w:r w:rsidRPr="00936461">
              <w:t>No</w:t>
            </w:r>
          </w:p>
        </w:tc>
        <w:tc>
          <w:tcPr>
            <w:tcW w:w="709" w:type="dxa"/>
          </w:tcPr>
          <w:p w14:paraId="0089DCA8" w14:textId="5BC3303D" w:rsidR="00D84D0E" w:rsidRPr="00936461" w:rsidRDefault="00D84D0E" w:rsidP="00D84D0E">
            <w:pPr>
              <w:pStyle w:val="TAL"/>
              <w:jc w:val="center"/>
              <w:rPr>
                <w:bCs/>
                <w:iCs/>
              </w:rPr>
            </w:pPr>
            <w:r w:rsidRPr="00936461">
              <w:rPr>
                <w:bCs/>
                <w:iCs/>
              </w:rPr>
              <w:t>N/A</w:t>
            </w:r>
          </w:p>
        </w:tc>
        <w:tc>
          <w:tcPr>
            <w:tcW w:w="728" w:type="dxa"/>
          </w:tcPr>
          <w:p w14:paraId="43E2C072" w14:textId="6A1E78C9" w:rsidR="00D84D0E" w:rsidRPr="00936461" w:rsidRDefault="00D84D0E" w:rsidP="00D84D0E">
            <w:pPr>
              <w:pStyle w:val="TAL"/>
              <w:jc w:val="center"/>
              <w:rPr>
                <w:bCs/>
                <w:iCs/>
              </w:rPr>
            </w:pPr>
            <w:r w:rsidRPr="00936461">
              <w:rPr>
                <w:bCs/>
                <w:iCs/>
              </w:rPr>
              <w:t>N/A</w:t>
            </w:r>
          </w:p>
        </w:tc>
      </w:tr>
      <w:tr w:rsidR="00936461" w:rsidRPr="00936461" w14:paraId="46D499D7" w14:textId="5D96C579" w:rsidTr="0026000E">
        <w:trPr>
          <w:cantSplit/>
          <w:tblHeader/>
        </w:trPr>
        <w:tc>
          <w:tcPr>
            <w:tcW w:w="6917" w:type="dxa"/>
          </w:tcPr>
          <w:p w14:paraId="2E815235" w14:textId="35EC936E" w:rsidR="00172633" w:rsidRPr="00936461" w:rsidRDefault="00172633" w:rsidP="00172633">
            <w:pPr>
              <w:pStyle w:val="TAL"/>
              <w:rPr>
                <w:b/>
                <w:i/>
              </w:rPr>
            </w:pPr>
            <w:r w:rsidRPr="00936461">
              <w:rPr>
                <w:b/>
                <w:i/>
              </w:rPr>
              <w:lastRenderedPageBreak/>
              <w:t>twoHARQ-ACK-Codebook-type1-r16</w:t>
            </w:r>
          </w:p>
          <w:p w14:paraId="686C89B9" w14:textId="65B004BF" w:rsidR="00EF6852" w:rsidRPr="00936461" w:rsidRDefault="00172633" w:rsidP="00EF6852">
            <w:pPr>
              <w:pStyle w:val="TAL"/>
              <w:rPr>
                <w:lang w:eastAsia="zh-CN"/>
              </w:rPr>
            </w:pPr>
            <w:r w:rsidRPr="00936461">
              <w:t xml:space="preserve">Indicates whether the UE supports two HARQ-ACK codebooks with up to one </w:t>
            </w:r>
            <w:proofErr w:type="spellStart"/>
            <w:r w:rsidRPr="00936461">
              <w:t>subslot</w:t>
            </w:r>
            <w:proofErr w:type="spellEnd"/>
            <w:r w:rsidRPr="00936461">
              <w:t xml:space="preserve"> based HARQ-ACK codebook (i.e. slot-based + slot-based, or slot-based + </w:t>
            </w:r>
            <w:proofErr w:type="spellStart"/>
            <w:r w:rsidRPr="00936461">
              <w:t>subslot</w:t>
            </w:r>
            <w:proofErr w:type="spellEnd"/>
            <w:r w:rsidRPr="00936461">
              <w:t xml:space="preserve"> based) simultaneously constructed for supporting HARQ-ACK codebooks with different priorities at a UE.</w:t>
            </w:r>
            <w:r w:rsidR="00EF6852" w:rsidRPr="00936461">
              <w:t xml:space="preserve"> The capability signalling comprises the following parameters</w:t>
            </w:r>
            <w:r w:rsidR="00EF6852" w:rsidRPr="00936461">
              <w:rPr>
                <w:lang w:eastAsia="zh-CN"/>
              </w:rPr>
              <w:t>:</w:t>
            </w:r>
          </w:p>
          <w:p w14:paraId="26EC79FE" w14:textId="2F8DBC7F"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910BB72" w14:textId="753B5E1E"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71F3EAC3" w14:textId="7BC0964E" w:rsidR="00EF6852" w:rsidRPr="00936461" w:rsidRDefault="00EF6852" w:rsidP="00EF6852">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936461" w:rsidRDefault="00EF6852" w:rsidP="00EF6852">
            <w:pPr>
              <w:pStyle w:val="TAL"/>
              <w:rPr>
                <w:rFonts w:eastAsia="MS Mincho" w:cs="Arial"/>
                <w:szCs w:val="18"/>
              </w:rPr>
            </w:pPr>
          </w:p>
          <w:p w14:paraId="32AA9B46" w14:textId="7C4C28FF" w:rsidR="00B86133" w:rsidRPr="00936461" w:rsidRDefault="00B86133" w:rsidP="00B86133">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471CF1FF" w14:textId="594BED08" w:rsidR="00B86133" w:rsidRPr="00936461" w:rsidRDefault="00B86133" w:rsidP="00B86133">
            <w:pPr>
              <w:pStyle w:val="TAN"/>
              <w:ind w:left="1168" w:hanging="283"/>
              <w:rPr>
                <w:rFonts w:eastAsia="MS Mincho"/>
              </w:rPr>
            </w:pPr>
            <w:r w:rsidRPr="00936461">
              <w:rPr>
                <w:rFonts w:eastAsia="MS Mincho"/>
              </w:rPr>
              <w:t>-</w:t>
            </w:r>
            <w:r w:rsidRPr="00936461">
              <w:rPr>
                <w:rFonts w:eastAsia="MS Mincho"/>
              </w:rPr>
              <w:tab/>
              <w:t>whether the UE supports two PUCCH of format 0 or 2 in consecutive symbols</w:t>
            </w:r>
            <w:r w:rsidR="002875D6" w:rsidRPr="00936461">
              <w:rPr>
                <w:rFonts w:eastAsia="MS Mincho"/>
              </w:rPr>
              <w:t xml:space="preserve"> in the same slot</w:t>
            </w:r>
            <w:r w:rsidRPr="00936461">
              <w:rPr>
                <w:rFonts w:eastAsia="MS Mincho"/>
              </w:rPr>
              <w:t xml:space="preserve"> for each HARQ-ACK codebook is subject to the capability reported by </w:t>
            </w:r>
            <w:r w:rsidRPr="00936461">
              <w:rPr>
                <w:rFonts w:eastAsia="MS Mincho"/>
                <w:i/>
                <w:iCs/>
              </w:rPr>
              <w:t>twoPUCCH-F0-2-ConsecSymbols</w:t>
            </w:r>
            <w:r w:rsidRPr="00936461">
              <w:rPr>
                <w:rFonts w:eastAsia="MS Mincho"/>
              </w:rPr>
              <w:t>.</w:t>
            </w:r>
          </w:p>
          <w:p w14:paraId="3C7CAD96" w14:textId="7DEADA8A" w:rsidR="00B86133" w:rsidRPr="00936461" w:rsidRDefault="00B86133" w:rsidP="00B86133">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proofErr w:type="spellStart"/>
            <w:r w:rsidRPr="00936461">
              <w:rPr>
                <w:rFonts w:eastAsia="MS Mincho"/>
                <w:i/>
                <w:iCs/>
              </w:rPr>
              <w:t>onePUCCH-LongAndShortFormat</w:t>
            </w:r>
            <w:proofErr w:type="spellEnd"/>
            <w:r w:rsidRPr="00936461">
              <w:rPr>
                <w:rFonts w:eastAsia="MS Mincho"/>
              </w:rPr>
              <w:t>.</w:t>
            </w:r>
          </w:p>
          <w:p w14:paraId="75498A75" w14:textId="60FB1359" w:rsidR="00B86133" w:rsidRPr="00936461" w:rsidRDefault="00B86133" w:rsidP="00B86133">
            <w:pPr>
              <w:pStyle w:val="TAN"/>
              <w:ind w:left="1168" w:hanging="283"/>
              <w:rPr>
                <w:rFonts w:eastAsia="MS Mincho"/>
              </w:rPr>
            </w:pPr>
            <w:r w:rsidRPr="00936461">
              <w:rPr>
                <w:rFonts w:eastAsia="MS Mincho"/>
              </w:rPr>
              <w:t>-</w:t>
            </w:r>
            <w:r w:rsidRPr="00936461">
              <w:rPr>
                <w:rFonts w:eastAsia="MS Mincho"/>
              </w:rPr>
              <w:tab/>
              <w:t>whether the UE supports two PUCCH transmissions in the same slot for each HARQ-ACK codebook</w:t>
            </w:r>
            <w:r w:rsidR="002875D6" w:rsidRPr="00936461">
              <w:rPr>
                <w:rFonts w:eastAsia="MS Mincho"/>
              </w:rPr>
              <w:t xml:space="preserve"> not covered by </w:t>
            </w:r>
            <w:r w:rsidR="002875D6" w:rsidRPr="00936461">
              <w:rPr>
                <w:rFonts w:eastAsia="MS Mincho"/>
                <w:i/>
                <w:iCs/>
              </w:rPr>
              <w:t>twoPUCCH-F0-2-ConsecSymbols</w:t>
            </w:r>
            <w:r w:rsidR="002875D6" w:rsidRPr="00936461">
              <w:rPr>
                <w:rFonts w:eastAsia="MS Mincho"/>
              </w:rPr>
              <w:t xml:space="preserve"> and </w:t>
            </w:r>
            <w:proofErr w:type="spellStart"/>
            <w:r w:rsidR="002875D6" w:rsidRPr="00936461">
              <w:rPr>
                <w:rFonts w:eastAsia="MS Mincho"/>
                <w:i/>
                <w:iCs/>
              </w:rPr>
              <w:t>onePUCCH-LongAndShortFormat</w:t>
            </w:r>
            <w:proofErr w:type="spellEnd"/>
            <w:r w:rsidRPr="00936461">
              <w:rPr>
                <w:rFonts w:eastAsia="MS Mincho"/>
              </w:rPr>
              <w:t xml:space="preserve"> is subject to the capability reported by </w:t>
            </w:r>
            <w:proofErr w:type="spellStart"/>
            <w:r w:rsidRPr="00936461">
              <w:rPr>
                <w:rFonts w:eastAsia="MS Mincho"/>
                <w:i/>
                <w:iCs/>
              </w:rPr>
              <w:t>twoPUCCH-AnyOthersInSlot</w:t>
            </w:r>
            <w:proofErr w:type="spellEnd"/>
            <w:r w:rsidRPr="00936461">
              <w:rPr>
                <w:rFonts w:eastAsia="MS Mincho"/>
              </w:rPr>
              <w:t>.</w:t>
            </w:r>
          </w:p>
          <w:p w14:paraId="323B862F" w14:textId="1A71E05A" w:rsidR="00172633" w:rsidRPr="00936461" w:rsidRDefault="00EF6852" w:rsidP="00B86133">
            <w:pPr>
              <w:pStyle w:val="TAN"/>
              <w:rPr>
                <w:rFonts w:eastAsia="MS Mincho"/>
              </w:rPr>
            </w:pPr>
            <w:r w:rsidRPr="00936461">
              <w:rPr>
                <w:rFonts w:eastAsia="MS Mincho"/>
              </w:rPr>
              <w:t>NOTE</w:t>
            </w:r>
            <w:r w:rsidR="00B86133" w:rsidRPr="00936461">
              <w:rPr>
                <w:rFonts w:eastAsia="MS Mincho"/>
              </w:rPr>
              <w:t xml:space="preserve"> 2</w:t>
            </w:r>
            <w:r w:rsidRPr="00936461">
              <w:rPr>
                <w:rFonts w:eastAsia="MS Mincho"/>
              </w:rPr>
              <w:t>:</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宋体"/>
                <w:lang w:eastAsia="zh-CN"/>
              </w:rPr>
              <w:t>does</w:t>
            </w:r>
            <w:r w:rsidR="00720A8F" w:rsidRPr="00936461">
              <w:rPr>
                <w:rFonts w:eastAsia="宋体"/>
                <w:lang w:eastAsia="zh-CN"/>
              </w:rPr>
              <w:t xml:space="preserve"> </w:t>
            </w:r>
            <w:r w:rsidRPr="00936461">
              <w:rPr>
                <w:rFonts w:eastAsia="宋体"/>
                <w:lang w:eastAsia="zh-CN"/>
              </w:rPr>
              <w:t>n</w:t>
            </w:r>
            <w:r w:rsidR="00720A8F" w:rsidRPr="00936461">
              <w:rPr>
                <w:rFonts w:eastAsia="宋体"/>
                <w:lang w:eastAsia="zh-CN"/>
              </w:rPr>
              <w:t>o</w:t>
            </w:r>
            <w:r w:rsidRPr="00936461">
              <w:rPr>
                <w:rFonts w:eastAsia="宋体"/>
                <w:lang w:eastAsia="zh-CN"/>
              </w:rPr>
              <w:t xml:space="preserve">t report </w:t>
            </w:r>
            <w:r w:rsidRPr="00936461">
              <w:rPr>
                <w:i/>
                <w:iCs/>
              </w:rPr>
              <w:t>multiPUCCH-r16</w:t>
            </w:r>
            <w:r w:rsidRPr="00936461">
              <w:rPr>
                <w:rFonts w:eastAsia="MS Mincho"/>
              </w:rPr>
              <w:t>, it can only support two slot-based HARQ-ACK codebooks.</w:t>
            </w:r>
          </w:p>
        </w:tc>
        <w:tc>
          <w:tcPr>
            <w:tcW w:w="709" w:type="dxa"/>
          </w:tcPr>
          <w:p w14:paraId="30978521" w14:textId="50C128A4" w:rsidR="00172633" w:rsidRPr="00936461" w:rsidRDefault="00172633" w:rsidP="00172633">
            <w:pPr>
              <w:pStyle w:val="TAL"/>
              <w:jc w:val="center"/>
            </w:pPr>
            <w:r w:rsidRPr="00936461">
              <w:t>FS</w:t>
            </w:r>
          </w:p>
        </w:tc>
        <w:tc>
          <w:tcPr>
            <w:tcW w:w="567" w:type="dxa"/>
          </w:tcPr>
          <w:p w14:paraId="3FDB047A" w14:textId="61A9294E" w:rsidR="00172633" w:rsidRPr="00936461" w:rsidRDefault="00172633" w:rsidP="00172633">
            <w:pPr>
              <w:pStyle w:val="TAL"/>
              <w:jc w:val="center"/>
            </w:pPr>
            <w:r w:rsidRPr="00936461">
              <w:t>No</w:t>
            </w:r>
          </w:p>
        </w:tc>
        <w:tc>
          <w:tcPr>
            <w:tcW w:w="709" w:type="dxa"/>
          </w:tcPr>
          <w:p w14:paraId="50478CB8" w14:textId="4466CB48" w:rsidR="00172633" w:rsidRPr="00936461" w:rsidRDefault="00172633" w:rsidP="00172633">
            <w:pPr>
              <w:pStyle w:val="TAL"/>
              <w:jc w:val="center"/>
              <w:rPr>
                <w:bCs/>
                <w:iCs/>
              </w:rPr>
            </w:pPr>
            <w:r w:rsidRPr="00936461">
              <w:rPr>
                <w:bCs/>
                <w:iCs/>
              </w:rPr>
              <w:t>N/A</w:t>
            </w:r>
          </w:p>
        </w:tc>
        <w:tc>
          <w:tcPr>
            <w:tcW w:w="728" w:type="dxa"/>
          </w:tcPr>
          <w:p w14:paraId="63EE44DC" w14:textId="00C696E0" w:rsidR="00172633" w:rsidRPr="00936461" w:rsidRDefault="00172633" w:rsidP="00172633">
            <w:pPr>
              <w:pStyle w:val="TAL"/>
              <w:jc w:val="center"/>
              <w:rPr>
                <w:bCs/>
                <w:iCs/>
              </w:rPr>
            </w:pPr>
            <w:r w:rsidRPr="00936461">
              <w:rPr>
                <w:bCs/>
                <w:iCs/>
              </w:rPr>
              <w:t>N/A</w:t>
            </w:r>
          </w:p>
        </w:tc>
      </w:tr>
      <w:tr w:rsidR="00936461" w:rsidRPr="00936461" w14:paraId="6F8F5ACB" w14:textId="36C19C17" w:rsidTr="0026000E">
        <w:trPr>
          <w:cantSplit/>
          <w:tblHeader/>
        </w:trPr>
        <w:tc>
          <w:tcPr>
            <w:tcW w:w="6917" w:type="dxa"/>
          </w:tcPr>
          <w:p w14:paraId="651EB8DA" w14:textId="555501AD" w:rsidR="00172633" w:rsidRPr="00936461" w:rsidRDefault="00172633" w:rsidP="00172633">
            <w:pPr>
              <w:pStyle w:val="TAL"/>
              <w:rPr>
                <w:b/>
                <w:i/>
              </w:rPr>
            </w:pPr>
            <w:r w:rsidRPr="00936461">
              <w:rPr>
                <w:b/>
                <w:i/>
              </w:rPr>
              <w:t>twoHARQ-ACK-Codebook-type2-r16</w:t>
            </w:r>
          </w:p>
          <w:p w14:paraId="7EE8105B" w14:textId="7352E7A6" w:rsidR="00EF6852" w:rsidRPr="00936461" w:rsidRDefault="00172633" w:rsidP="00EF6852">
            <w:pPr>
              <w:pStyle w:val="TAL"/>
              <w:rPr>
                <w:lang w:eastAsia="zh-CN"/>
              </w:rPr>
            </w:pPr>
            <w:r w:rsidRPr="00936461">
              <w:t xml:space="preserve">Indicates whether the UE supports two </w:t>
            </w:r>
            <w:proofErr w:type="spellStart"/>
            <w:r w:rsidRPr="00936461">
              <w:t>subslot</w:t>
            </w:r>
            <w:proofErr w:type="spellEnd"/>
            <w:r w:rsidRPr="00936461">
              <w:t xml:space="preserve"> based HARQ-ACK codebooks simultaneously constructed for supporting HARQ-ACK codebooks with different priorities at a UE.</w:t>
            </w:r>
            <w:r w:rsidR="00EF6852" w:rsidRPr="00936461">
              <w:t xml:space="preserve"> The capability signalling comprises the following parameters</w:t>
            </w:r>
            <w:r w:rsidR="00EF6852" w:rsidRPr="00936461">
              <w:rPr>
                <w:lang w:eastAsia="zh-CN"/>
              </w:rPr>
              <w:t>:</w:t>
            </w:r>
          </w:p>
          <w:p w14:paraId="51D7CD9E" w14:textId="71B0177E"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EF80D33" w14:textId="0F7A7AD1"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66A664AD" w14:textId="1C8F7688" w:rsidR="00172633" w:rsidRPr="00936461" w:rsidRDefault="00EF6852" w:rsidP="00172633">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936461" w:rsidRDefault="00172633" w:rsidP="00172633">
            <w:pPr>
              <w:pStyle w:val="TAL"/>
              <w:jc w:val="center"/>
            </w:pPr>
            <w:r w:rsidRPr="00936461">
              <w:t>FS</w:t>
            </w:r>
          </w:p>
        </w:tc>
        <w:tc>
          <w:tcPr>
            <w:tcW w:w="567" w:type="dxa"/>
          </w:tcPr>
          <w:p w14:paraId="47E86ECA" w14:textId="3D59C056" w:rsidR="00172633" w:rsidRPr="00936461" w:rsidRDefault="00172633" w:rsidP="00172633">
            <w:pPr>
              <w:pStyle w:val="TAL"/>
              <w:jc w:val="center"/>
            </w:pPr>
            <w:r w:rsidRPr="00936461">
              <w:t>No</w:t>
            </w:r>
          </w:p>
        </w:tc>
        <w:tc>
          <w:tcPr>
            <w:tcW w:w="709" w:type="dxa"/>
          </w:tcPr>
          <w:p w14:paraId="3AEF0975" w14:textId="75502D8C" w:rsidR="00172633" w:rsidRPr="00936461" w:rsidRDefault="00172633" w:rsidP="00172633">
            <w:pPr>
              <w:pStyle w:val="TAL"/>
              <w:jc w:val="center"/>
              <w:rPr>
                <w:bCs/>
                <w:iCs/>
              </w:rPr>
            </w:pPr>
            <w:r w:rsidRPr="00936461">
              <w:rPr>
                <w:bCs/>
                <w:iCs/>
              </w:rPr>
              <w:t>N/A</w:t>
            </w:r>
          </w:p>
        </w:tc>
        <w:tc>
          <w:tcPr>
            <w:tcW w:w="728" w:type="dxa"/>
          </w:tcPr>
          <w:p w14:paraId="7F4AB1AE" w14:textId="5E74828F" w:rsidR="00172633" w:rsidRPr="00936461" w:rsidRDefault="00172633" w:rsidP="00172633">
            <w:pPr>
              <w:pStyle w:val="TAL"/>
              <w:jc w:val="center"/>
              <w:rPr>
                <w:bCs/>
                <w:iCs/>
              </w:rPr>
            </w:pPr>
            <w:r w:rsidRPr="00936461">
              <w:rPr>
                <w:bCs/>
                <w:iCs/>
              </w:rPr>
              <w:t>N/A</w:t>
            </w:r>
          </w:p>
        </w:tc>
      </w:tr>
      <w:tr w:rsidR="00936461" w:rsidRPr="00936461" w14:paraId="2E217013" w14:textId="7FDF0A31" w:rsidTr="0026000E">
        <w:trPr>
          <w:cantSplit/>
          <w:tblHeader/>
        </w:trPr>
        <w:tc>
          <w:tcPr>
            <w:tcW w:w="6917" w:type="dxa"/>
          </w:tcPr>
          <w:p w14:paraId="699AFDE0" w14:textId="2AD6C61A" w:rsidR="001F7FB0" w:rsidRPr="00936461" w:rsidRDefault="001F7FB0" w:rsidP="001F7FB0">
            <w:pPr>
              <w:pStyle w:val="TAL"/>
              <w:rPr>
                <w:b/>
                <w:i/>
              </w:rPr>
            </w:pPr>
            <w:proofErr w:type="spellStart"/>
            <w:r w:rsidRPr="00936461">
              <w:rPr>
                <w:b/>
                <w:i/>
              </w:rPr>
              <w:t>twoPUCCH</w:t>
            </w:r>
            <w:proofErr w:type="spellEnd"/>
            <w:r w:rsidRPr="00936461">
              <w:rPr>
                <w:b/>
                <w:i/>
              </w:rPr>
              <w:t>-Group</w:t>
            </w:r>
          </w:p>
          <w:p w14:paraId="7A0A7C5F" w14:textId="1FD8E781" w:rsidR="001F7FB0" w:rsidRPr="00936461" w:rsidRDefault="001F7FB0" w:rsidP="001F7FB0">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936461">
              <w:t xml:space="preserve"> The UE supports two PUCCH groups with PUCCH on a band X and a band Y if it sets this capability parameter for both band X and band Y</w:t>
            </w:r>
            <w:r w:rsidR="0020039B" w:rsidRPr="00936461">
              <w:rPr>
                <w:lang w:eastAsia="zh-CN"/>
              </w:rPr>
              <w:t>.</w:t>
            </w:r>
          </w:p>
        </w:tc>
        <w:tc>
          <w:tcPr>
            <w:tcW w:w="709" w:type="dxa"/>
          </w:tcPr>
          <w:p w14:paraId="7F524E55" w14:textId="358B4DD8" w:rsidR="001F7FB0" w:rsidRPr="00936461" w:rsidRDefault="001F7FB0" w:rsidP="001F7FB0">
            <w:pPr>
              <w:pStyle w:val="TAL"/>
              <w:jc w:val="center"/>
            </w:pPr>
            <w:r w:rsidRPr="00936461">
              <w:t>FS</w:t>
            </w:r>
          </w:p>
        </w:tc>
        <w:tc>
          <w:tcPr>
            <w:tcW w:w="567" w:type="dxa"/>
          </w:tcPr>
          <w:p w14:paraId="1393FC9B" w14:textId="06257457" w:rsidR="001F7FB0" w:rsidRPr="00936461" w:rsidRDefault="001F7FB0" w:rsidP="001F7FB0">
            <w:pPr>
              <w:pStyle w:val="TAL"/>
              <w:jc w:val="center"/>
            </w:pPr>
            <w:r w:rsidRPr="00936461">
              <w:t>No</w:t>
            </w:r>
          </w:p>
        </w:tc>
        <w:tc>
          <w:tcPr>
            <w:tcW w:w="709" w:type="dxa"/>
          </w:tcPr>
          <w:p w14:paraId="2F4E852D" w14:textId="4C416BC4" w:rsidR="001F7FB0" w:rsidRPr="00936461" w:rsidRDefault="001F7FB0" w:rsidP="001F7FB0">
            <w:pPr>
              <w:pStyle w:val="TAL"/>
              <w:jc w:val="center"/>
            </w:pPr>
            <w:r w:rsidRPr="00936461">
              <w:rPr>
                <w:bCs/>
                <w:iCs/>
              </w:rPr>
              <w:t>N/A</w:t>
            </w:r>
          </w:p>
        </w:tc>
        <w:tc>
          <w:tcPr>
            <w:tcW w:w="728" w:type="dxa"/>
          </w:tcPr>
          <w:p w14:paraId="7257D208" w14:textId="3DA1B665" w:rsidR="001F7FB0" w:rsidRPr="00936461" w:rsidRDefault="001F7FB0" w:rsidP="001F7FB0">
            <w:pPr>
              <w:pStyle w:val="TAL"/>
              <w:jc w:val="center"/>
            </w:pPr>
            <w:r w:rsidRPr="00936461">
              <w:rPr>
                <w:bCs/>
                <w:iCs/>
              </w:rPr>
              <w:t>N/A</w:t>
            </w:r>
          </w:p>
        </w:tc>
      </w:tr>
      <w:tr w:rsidR="00936461" w:rsidRPr="00936461" w14:paraId="78B84C3C" w14:textId="0330EB4A" w:rsidTr="0026000E">
        <w:trPr>
          <w:cantSplit/>
          <w:tblHeader/>
        </w:trPr>
        <w:tc>
          <w:tcPr>
            <w:tcW w:w="6917" w:type="dxa"/>
          </w:tcPr>
          <w:p w14:paraId="53D5436C" w14:textId="7E189D7D" w:rsidR="00172633" w:rsidRPr="00936461" w:rsidRDefault="00172633" w:rsidP="00172633">
            <w:pPr>
              <w:pStyle w:val="TAL"/>
              <w:rPr>
                <w:b/>
                <w:i/>
              </w:rPr>
            </w:pPr>
            <w:r w:rsidRPr="00936461">
              <w:rPr>
                <w:b/>
                <w:i/>
              </w:rPr>
              <w:t>twoPUCCH-Type1-r16</w:t>
            </w:r>
          </w:p>
          <w:p w14:paraId="37885AC1" w14:textId="57B2718C" w:rsidR="00172633" w:rsidRPr="00936461" w:rsidRDefault="00172633" w:rsidP="00172633">
            <w:pPr>
              <w:pStyle w:val="TAL"/>
              <w:rPr>
                <w:b/>
                <w:i/>
              </w:rPr>
            </w:pPr>
            <w:r w:rsidRPr="00936461">
              <w:t xml:space="preserve">Indicates whether the UE supports two PUCCH of format 0 or 2 </w:t>
            </w:r>
            <w:r w:rsidR="008B0B7A" w:rsidRPr="00936461">
              <w:t xml:space="preserve">in the same </w:t>
            </w:r>
            <w:proofErr w:type="spellStart"/>
            <w:r w:rsidR="008B0B7A" w:rsidRPr="00936461">
              <w:t>subslot</w:t>
            </w:r>
            <w:proofErr w:type="spellEnd"/>
            <w:r w:rsidR="008B0B7A" w:rsidRPr="00936461">
              <w:t xml:space="preserve"> </w:t>
            </w:r>
            <w:r w:rsidRPr="00936461">
              <w:t xml:space="preserve">for a single 7*2-symbol </w:t>
            </w:r>
            <w:proofErr w:type="spellStart"/>
            <w:r w:rsidRPr="00936461">
              <w:t>subslot</w:t>
            </w:r>
            <w:proofErr w:type="spellEnd"/>
            <w:r w:rsidRPr="00936461">
              <w:t xml:space="preserve"> based HARQ-ACK codebook.</w:t>
            </w:r>
          </w:p>
        </w:tc>
        <w:tc>
          <w:tcPr>
            <w:tcW w:w="709" w:type="dxa"/>
          </w:tcPr>
          <w:p w14:paraId="050E73C3" w14:textId="6426798D" w:rsidR="00172633" w:rsidRPr="00936461" w:rsidRDefault="00172633" w:rsidP="00172633">
            <w:pPr>
              <w:pStyle w:val="TAL"/>
              <w:jc w:val="center"/>
            </w:pPr>
            <w:r w:rsidRPr="00936461">
              <w:t>FS</w:t>
            </w:r>
          </w:p>
        </w:tc>
        <w:tc>
          <w:tcPr>
            <w:tcW w:w="567" w:type="dxa"/>
          </w:tcPr>
          <w:p w14:paraId="167BA48F" w14:textId="537B18BE" w:rsidR="00172633" w:rsidRPr="00936461" w:rsidRDefault="00172633" w:rsidP="00172633">
            <w:pPr>
              <w:pStyle w:val="TAL"/>
              <w:jc w:val="center"/>
            </w:pPr>
            <w:r w:rsidRPr="00936461">
              <w:t>No</w:t>
            </w:r>
          </w:p>
        </w:tc>
        <w:tc>
          <w:tcPr>
            <w:tcW w:w="709" w:type="dxa"/>
          </w:tcPr>
          <w:p w14:paraId="2064B594" w14:textId="6E3F2307" w:rsidR="00172633" w:rsidRPr="00936461" w:rsidRDefault="00172633" w:rsidP="00172633">
            <w:pPr>
              <w:pStyle w:val="TAL"/>
              <w:jc w:val="center"/>
              <w:rPr>
                <w:bCs/>
                <w:iCs/>
              </w:rPr>
            </w:pPr>
            <w:r w:rsidRPr="00936461">
              <w:rPr>
                <w:bCs/>
                <w:iCs/>
              </w:rPr>
              <w:t>N/A</w:t>
            </w:r>
          </w:p>
        </w:tc>
        <w:tc>
          <w:tcPr>
            <w:tcW w:w="728" w:type="dxa"/>
          </w:tcPr>
          <w:p w14:paraId="5296A803" w14:textId="49ACBF3A" w:rsidR="00172633" w:rsidRPr="00936461" w:rsidRDefault="00172633" w:rsidP="00172633">
            <w:pPr>
              <w:pStyle w:val="TAL"/>
              <w:jc w:val="center"/>
              <w:rPr>
                <w:bCs/>
                <w:iCs/>
              </w:rPr>
            </w:pPr>
            <w:r w:rsidRPr="00936461">
              <w:rPr>
                <w:bCs/>
                <w:iCs/>
              </w:rPr>
              <w:t>N/A</w:t>
            </w:r>
          </w:p>
        </w:tc>
      </w:tr>
      <w:tr w:rsidR="00936461" w:rsidRPr="00936461" w14:paraId="45F6C1AA" w14:textId="1E413E8D" w:rsidTr="0026000E">
        <w:trPr>
          <w:cantSplit/>
          <w:tblHeader/>
        </w:trPr>
        <w:tc>
          <w:tcPr>
            <w:tcW w:w="6917" w:type="dxa"/>
          </w:tcPr>
          <w:p w14:paraId="51518F22" w14:textId="711AE3A4" w:rsidR="00172633" w:rsidRPr="00936461" w:rsidRDefault="00172633" w:rsidP="00172633">
            <w:pPr>
              <w:pStyle w:val="TAL"/>
              <w:rPr>
                <w:b/>
                <w:i/>
              </w:rPr>
            </w:pPr>
            <w:r w:rsidRPr="00936461">
              <w:rPr>
                <w:b/>
                <w:i/>
              </w:rPr>
              <w:lastRenderedPageBreak/>
              <w:t>twoPUCCH-Type2-r16</w:t>
            </w:r>
          </w:p>
          <w:p w14:paraId="40ECF693" w14:textId="602421E6" w:rsidR="00172633" w:rsidRPr="00936461" w:rsidRDefault="00172633" w:rsidP="00555C4D">
            <w:pPr>
              <w:pStyle w:val="TAL"/>
              <w:rPr>
                <w:b/>
                <w:i/>
              </w:rPr>
            </w:pPr>
            <w:r w:rsidRPr="00936461">
              <w:t xml:space="preserve">Indicates whether the UE supports two PUCCH of format 0 or 2 </w:t>
            </w:r>
            <w:r w:rsidR="008B0B7A" w:rsidRPr="00936461">
              <w:t xml:space="preserve">in consecutive symbols in the same </w:t>
            </w:r>
            <w:proofErr w:type="spellStart"/>
            <w:r w:rsidR="008B0B7A" w:rsidRPr="00936461">
              <w:t>subslot</w:t>
            </w:r>
            <w:proofErr w:type="spellEnd"/>
            <w:r w:rsidR="008B0B7A" w:rsidRPr="00936461">
              <w:t xml:space="preserve"> </w:t>
            </w:r>
            <w:r w:rsidRPr="00936461">
              <w:t xml:space="preserve">for a single 2*7-symbol </w:t>
            </w:r>
            <w:proofErr w:type="spellStart"/>
            <w:r w:rsidRPr="00936461">
              <w:t>subslot</w:t>
            </w:r>
            <w:proofErr w:type="spellEnd"/>
            <w:r w:rsidRPr="00936461">
              <w:t xml:space="preserve"> based HARQ-ACK codebook.</w:t>
            </w:r>
          </w:p>
        </w:tc>
        <w:tc>
          <w:tcPr>
            <w:tcW w:w="709" w:type="dxa"/>
          </w:tcPr>
          <w:p w14:paraId="5DBC3C78" w14:textId="4C20E6ED" w:rsidR="00172633" w:rsidRPr="00936461" w:rsidRDefault="00172633" w:rsidP="00172633">
            <w:pPr>
              <w:pStyle w:val="TAL"/>
              <w:jc w:val="center"/>
            </w:pPr>
            <w:r w:rsidRPr="00936461">
              <w:t>FS</w:t>
            </w:r>
          </w:p>
        </w:tc>
        <w:tc>
          <w:tcPr>
            <w:tcW w:w="567" w:type="dxa"/>
          </w:tcPr>
          <w:p w14:paraId="1968A3FC" w14:textId="56638321" w:rsidR="00172633" w:rsidRPr="00936461" w:rsidRDefault="00172633" w:rsidP="00172633">
            <w:pPr>
              <w:pStyle w:val="TAL"/>
              <w:jc w:val="center"/>
            </w:pPr>
            <w:r w:rsidRPr="00936461">
              <w:t>No</w:t>
            </w:r>
          </w:p>
        </w:tc>
        <w:tc>
          <w:tcPr>
            <w:tcW w:w="709" w:type="dxa"/>
          </w:tcPr>
          <w:p w14:paraId="5E67AC99" w14:textId="206150E0" w:rsidR="00172633" w:rsidRPr="00936461" w:rsidRDefault="00172633" w:rsidP="00172633">
            <w:pPr>
              <w:pStyle w:val="TAL"/>
              <w:jc w:val="center"/>
              <w:rPr>
                <w:bCs/>
                <w:iCs/>
              </w:rPr>
            </w:pPr>
            <w:r w:rsidRPr="00936461">
              <w:rPr>
                <w:bCs/>
                <w:iCs/>
              </w:rPr>
              <w:t>N/A</w:t>
            </w:r>
          </w:p>
        </w:tc>
        <w:tc>
          <w:tcPr>
            <w:tcW w:w="728" w:type="dxa"/>
          </w:tcPr>
          <w:p w14:paraId="4A55504F" w14:textId="50C7DB9F" w:rsidR="00172633" w:rsidRPr="00936461" w:rsidRDefault="00172633" w:rsidP="00172633">
            <w:pPr>
              <w:pStyle w:val="TAL"/>
              <w:jc w:val="center"/>
              <w:rPr>
                <w:bCs/>
                <w:iCs/>
              </w:rPr>
            </w:pPr>
            <w:r w:rsidRPr="00936461">
              <w:rPr>
                <w:bCs/>
                <w:iCs/>
              </w:rPr>
              <w:t>N/A</w:t>
            </w:r>
          </w:p>
        </w:tc>
      </w:tr>
      <w:tr w:rsidR="00936461" w:rsidRPr="00936461" w14:paraId="0183B094" w14:textId="559424FF" w:rsidTr="0026000E">
        <w:trPr>
          <w:cantSplit/>
          <w:tblHeader/>
        </w:trPr>
        <w:tc>
          <w:tcPr>
            <w:tcW w:w="6917" w:type="dxa"/>
          </w:tcPr>
          <w:p w14:paraId="26705DDE" w14:textId="2CD794F2" w:rsidR="00172633" w:rsidRPr="00936461" w:rsidRDefault="00172633" w:rsidP="00172633">
            <w:pPr>
              <w:pStyle w:val="TAL"/>
              <w:rPr>
                <w:b/>
                <w:i/>
              </w:rPr>
            </w:pPr>
            <w:r w:rsidRPr="00936461">
              <w:rPr>
                <w:b/>
                <w:i/>
              </w:rPr>
              <w:t>twoPUCCH-Type3-r16</w:t>
            </w:r>
          </w:p>
          <w:p w14:paraId="3FCDCF96" w14:textId="0F8E9E06" w:rsidR="00172633" w:rsidRPr="00936461" w:rsidRDefault="00172633" w:rsidP="00172633">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a single 2*7-symbol HARQ-ACK codebook.</w:t>
            </w:r>
          </w:p>
        </w:tc>
        <w:tc>
          <w:tcPr>
            <w:tcW w:w="709" w:type="dxa"/>
          </w:tcPr>
          <w:p w14:paraId="55A18156" w14:textId="558C974D" w:rsidR="00172633" w:rsidRPr="00936461" w:rsidRDefault="00172633" w:rsidP="00172633">
            <w:pPr>
              <w:pStyle w:val="TAL"/>
              <w:jc w:val="center"/>
            </w:pPr>
            <w:r w:rsidRPr="00936461">
              <w:t>FS</w:t>
            </w:r>
          </w:p>
        </w:tc>
        <w:tc>
          <w:tcPr>
            <w:tcW w:w="567" w:type="dxa"/>
          </w:tcPr>
          <w:p w14:paraId="2FEBA3E6" w14:textId="313007E4" w:rsidR="00172633" w:rsidRPr="00936461" w:rsidRDefault="00172633" w:rsidP="00172633">
            <w:pPr>
              <w:pStyle w:val="TAL"/>
              <w:jc w:val="center"/>
            </w:pPr>
            <w:r w:rsidRPr="00936461">
              <w:t>No</w:t>
            </w:r>
          </w:p>
        </w:tc>
        <w:tc>
          <w:tcPr>
            <w:tcW w:w="709" w:type="dxa"/>
          </w:tcPr>
          <w:p w14:paraId="7DFB785B" w14:textId="41DEAE5D" w:rsidR="00172633" w:rsidRPr="00936461" w:rsidRDefault="00172633" w:rsidP="00172633">
            <w:pPr>
              <w:pStyle w:val="TAL"/>
              <w:jc w:val="center"/>
              <w:rPr>
                <w:bCs/>
                <w:iCs/>
              </w:rPr>
            </w:pPr>
            <w:r w:rsidRPr="00936461">
              <w:rPr>
                <w:bCs/>
                <w:iCs/>
              </w:rPr>
              <w:t>N/A</w:t>
            </w:r>
          </w:p>
        </w:tc>
        <w:tc>
          <w:tcPr>
            <w:tcW w:w="728" w:type="dxa"/>
          </w:tcPr>
          <w:p w14:paraId="3345380A" w14:textId="5DA672EF" w:rsidR="00172633" w:rsidRPr="00936461" w:rsidRDefault="00172633" w:rsidP="00172633">
            <w:pPr>
              <w:pStyle w:val="TAL"/>
              <w:jc w:val="center"/>
              <w:rPr>
                <w:bCs/>
                <w:iCs/>
              </w:rPr>
            </w:pPr>
            <w:r w:rsidRPr="00936461">
              <w:rPr>
                <w:bCs/>
                <w:iCs/>
              </w:rPr>
              <w:t>N/A</w:t>
            </w:r>
          </w:p>
        </w:tc>
      </w:tr>
      <w:tr w:rsidR="00936461" w:rsidRPr="00936461" w14:paraId="6E10F34B" w14:textId="2BCCF0C5" w:rsidTr="0026000E">
        <w:trPr>
          <w:cantSplit/>
          <w:tblHeader/>
        </w:trPr>
        <w:tc>
          <w:tcPr>
            <w:tcW w:w="6917" w:type="dxa"/>
          </w:tcPr>
          <w:p w14:paraId="3419C22F" w14:textId="7F267483" w:rsidR="00172633" w:rsidRPr="00936461" w:rsidRDefault="00172633" w:rsidP="00172633">
            <w:pPr>
              <w:pStyle w:val="TAL"/>
              <w:rPr>
                <w:b/>
                <w:i/>
              </w:rPr>
            </w:pPr>
            <w:r w:rsidRPr="00936461">
              <w:rPr>
                <w:b/>
                <w:i/>
              </w:rPr>
              <w:t>twoPUCCH-Type4-r16</w:t>
            </w:r>
          </w:p>
          <w:p w14:paraId="5B3B4331" w14:textId="624B102E" w:rsidR="00172633" w:rsidRPr="00936461" w:rsidRDefault="00172633" w:rsidP="00172633">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0B8D8409" w14:textId="6B1E5C67" w:rsidR="00172633" w:rsidRPr="00936461" w:rsidRDefault="00172633" w:rsidP="00172633">
            <w:pPr>
              <w:pStyle w:val="TAL"/>
              <w:jc w:val="center"/>
            </w:pPr>
            <w:r w:rsidRPr="00936461">
              <w:t>FS</w:t>
            </w:r>
          </w:p>
        </w:tc>
        <w:tc>
          <w:tcPr>
            <w:tcW w:w="567" w:type="dxa"/>
          </w:tcPr>
          <w:p w14:paraId="4F0F052A" w14:textId="55EEB1EC" w:rsidR="00172633" w:rsidRPr="00936461" w:rsidRDefault="00172633" w:rsidP="00172633">
            <w:pPr>
              <w:pStyle w:val="TAL"/>
              <w:jc w:val="center"/>
            </w:pPr>
            <w:r w:rsidRPr="00936461">
              <w:t>No</w:t>
            </w:r>
          </w:p>
        </w:tc>
        <w:tc>
          <w:tcPr>
            <w:tcW w:w="709" w:type="dxa"/>
          </w:tcPr>
          <w:p w14:paraId="0E46096F" w14:textId="64066BA6" w:rsidR="00172633" w:rsidRPr="00936461" w:rsidRDefault="00172633" w:rsidP="00172633">
            <w:pPr>
              <w:pStyle w:val="TAL"/>
              <w:jc w:val="center"/>
              <w:rPr>
                <w:bCs/>
                <w:iCs/>
              </w:rPr>
            </w:pPr>
            <w:r w:rsidRPr="00936461">
              <w:rPr>
                <w:bCs/>
                <w:iCs/>
              </w:rPr>
              <w:t>N/A</w:t>
            </w:r>
          </w:p>
        </w:tc>
        <w:tc>
          <w:tcPr>
            <w:tcW w:w="728" w:type="dxa"/>
          </w:tcPr>
          <w:p w14:paraId="2FE48D64" w14:textId="310F1CB4" w:rsidR="00172633" w:rsidRPr="00936461" w:rsidRDefault="00172633" w:rsidP="00172633">
            <w:pPr>
              <w:pStyle w:val="TAL"/>
              <w:jc w:val="center"/>
              <w:rPr>
                <w:bCs/>
                <w:iCs/>
              </w:rPr>
            </w:pPr>
            <w:r w:rsidRPr="00936461">
              <w:rPr>
                <w:bCs/>
                <w:iCs/>
              </w:rPr>
              <w:t>N/A</w:t>
            </w:r>
          </w:p>
        </w:tc>
      </w:tr>
      <w:tr w:rsidR="00936461" w:rsidRPr="00936461" w14:paraId="1B89EF5B" w14:textId="0015EF28" w:rsidTr="0026000E">
        <w:trPr>
          <w:cantSplit/>
          <w:tblHeader/>
        </w:trPr>
        <w:tc>
          <w:tcPr>
            <w:tcW w:w="6917" w:type="dxa"/>
          </w:tcPr>
          <w:p w14:paraId="1B526668" w14:textId="0326AC4E" w:rsidR="00172633" w:rsidRPr="00936461" w:rsidRDefault="00172633" w:rsidP="00172633">
            <w:pPr>
              <w:pStyle w:val="TAL"/>
              <w:rPr>
                <w:b/>
                <w:i/>
              </w:rPr>
            </w:pPr>
            <w:r w:rsidRPr="00936461">
              <w:rPr>
                <w:b/>
                <w:i/>
              </w:rPr>
              <w:t>twoPUCCH-Type5-r16</w:t>
            </w:r>
          </w:p>
          <w:p w14:paraId="432F5575" w14:textId="5AED3A48" w:rsidR="00172633" w:rsidRPr="00936461" w:rsidRDefault="00172633" w:rsidP="00172633">
            <w:pPr>
              <w:pStyle w:val="TAL"/>
              <w:rPr>
                <w:b/>
                <w:i/>
              </w:rPr>
            </w:pPr>
            <w:r w:rsidRPr="00936461">
              <w:t xml:space="preserve">Indicates whether the UE supports two PUCCH of format 0 or 2 for two HARQ-ACK codebooks with one 7*2-symbol </w:t>
            </w:r>
            <w:proofErr w:type="spellStart"/>
            <w:r w:rsidRPr="00936461">
              <w:t>subslot</w:t>
            </w:r>
            <w:proofErr w:type="spellEnd"/>
            <w:r w:rsidRPr="00936461">
              <w:t xml:space="preserve"> based HARQ-ACK codebook</w:t>
            </w:r>
            <w:r w:rsidR="00555C4D" w:rsidRPr="00936461">
              <w:t xml:space="preserve"> and one slot based HARQ-ACK codebook</w:t>
            </w:r>
            <w:r w:rsidRPr="00936461">
              <w:t>.</w:t>
            </w:r>
          </w:p>
        </w:tc>
        <w:tc>
          <w:tcPr>
            <w:tcW w:w="709" w:type="dxa"/>
          </w:tcPr>
          <w:p w14:paraId="09EE53C1" w14:textId="43A54295" w:rsidR="00172633" w:rsidRPr="00936461" w:rsidRDefault="00172633" w:rsidP="00172633">
            <w:pPr>
              <w:pStyle w:val="TAL"/>
              <w:jc w:val="center"/>
            </w:pPr>
            <w:r w:rsidRPr="00936461">
              <w:t>FS</w:t>
            </w:r>
          </w:p>
        </w:tc>
        <w:tc>
          <w:tcPr>
            <w:tcW w:w="567" w:type="dxa"/>
          </w:tcPr>
          <w:p w14:paraId="170FDC52" w14:textId="0E724C21" w:rsidR="00172633" w:rsidRPr="00936461" w:rsidRDefault="00172633" w:rsidP="00172633">
            <w:pPr>
              <w:pStyle w:val="TAL"/>
              <w:jc w:val="center"/>
            </w:pPr>
            <w:r w:rsidRPr="00936461">
              <w:t>No</w:t>
            </w:r>
          </w:p>
        </w:tc>
        <w:tc>
          <w:tcPr>
            <w:tcW w:w="709" w:type="dxa"/>
          </w:tcPr>
          <w:p w14:paraId="5683FB06" w14:textId="7C104D36" w:rsidR="00172633" w:rsidRPr="00936461" w:rsidRDefault="00172633" w:rsidP="00172633">
            <w:pPr>
              <w:pStyle w:val="TAL"/>
              <w:jc w:val="center"/>
              <w:rPr>
                <w:bCs/>
                <w:iCs/>
              </w:rPr>
            </w:pPr>
            <w:r w:rsidRPr="00936461">
              <w:rPr>
                <w:bCs/>
                <w:iCs/>
              </w:rPr>
              <w:t>N/A</w:t>
            </w:r>
          </w:p>
        </w:tc>
        <w:tc>
          <w:tcPr>
            <w:tcW w:w="728" w:type="dxa"/>
          </w:tcPr>
          <w:p w14:paraId="2041E8BA" w14:textId="764CEC66" w:rsidR="00172633" w:rsidRPr="00936461" w:rsidRDefault="00172633" w:rsidP="00172633">
            <w:pPr>
              <w:pStyle w:val="TAL"/>
              <w:jc w:val="center"/>
              <w:rPr>
                <w:bCs/>
                <w:iCs/>
              </w:rPr>
            </w:pPr>
            <w:r w:rsidRPr="00936461">
              <w:rPr>
                <w:bCs/>
                <w:iCs/>
              </w:rPr>
              <w:t>N/A</w:t>
            </w:r>
          </w:p>
        </w:tc>
      </w:tr>
      <w:tr w:rsidR="00936461" w:rsidRPr="00936461" w14:paraId="0E6FE78E" w14:textId="5CF1BBED" w:rsidTr="0026000E">
        <w:trPr>
          <w:cantSplit/>
          <w:tblHeader/>
        </w:trPr>
        <w:tc>
          <w:tcPr>
            <w:tcW w:w="6917" w:type="dxa"/>
          </w:tcPr>
          <w:p w14:paraId="15B029FD" w14:textId="4C1A61F3" w:rsidR="00172633" w:rsidRPr="00936461" w:rsidRDefault="00172633" w:rsidP="00172633">
            <w:pPr>
              <w:pStyle w:val="TAL"/>
              <w:rPr>
                <w:b/>
                <w:i/>
              </w:rPr>
            </w:pPr>
            <w:r w:rsidRPr="00936461">
              <w:rPr>
                <w:b/>
                <w:i/>
              </w:rPr>
              <w:t>twoPUCCH-Type6-r16</w:t>
            </w:r>
          </w:p>
          <w:p w14:paraId="22477DAB" w14:textId="47EC858B" w:rsidR="00172633" w:rsidRPr="00936461" w:rsidRDefault="00172633" w:rsidP="00172633">
            <w:pPr>
              <w:pStyle w:val="TAL"/>
              <w:rPr>
                <w:b/>
                <w:i/>
              </w:rPr>
            </w:pPr>
            <w:r w:rsidRPr="00936461">
              <w:t xml:space="preserve">Indicates whether the UE supports two PUCCH of format 0 or 2 in consecutive symbols </w:t>
            </w:r>
            <w:r w:rsidR="00555C4D" w:rsidRPr="00936461">
              <w:t xml:space="preserve">in the same </w:t>
            </w:r>
            <w:proofErr w:type="spellStart"/>
            <w:r w:rsidR="00555C4D" w:rsidRPr="00936461">
              <w:t>subslot</w:t>
            </w:r>
            <w:proofErr w:type="spellEnd"/>
            <w:r w:rsidR="00555C4D" w:rsidRPr="00936461">
              <w:t xml:space="preserve"> </w:t>
            </w:r>
            <w:r w:rsidRPr="00936461">
              <w:t xml:space="preserve">for two HARQ-ACK codebooks with one 2*7-symbol </w:t>
            </w:r>
            <w:proofErr w:type="spellStart"/>
            <w:r w:rsidRPr="00936461">
              <w:t>subslot</w:t>
            </w:r>
            <w:proofErr w:type="spellEnd"/>
            <w:r w:rsidRPr="00936461">
              <w:t xml:space="preserve"> based HARQ-ACK codebook</w:t>
            </w:r>
            <w:r w:rsidR="00555C4D" w:rsidRPr="00936461">
              <w:t xml:space="preserve"> and one slot based HARQ-ACK codebook</w:t>
            </w:r>
            <w:r w:rsidRPr="00936461">
              <w:t>.</w:t>
            </w:r>
          </w:p>
        </w:tc>
        <w:tc>
          <w:tcPr>
            <w:tcW w:w="709" w:type="dxa"/>
          </w:tcPr>
          <w:p w14:paraId="2BACC9C9" w14:textId="4AD27819" w:rsidR="00172633" w:rsidRPr="00936461" w:rsidRDefault="00172633" w:rsidP="00172633">
            <w:pPr>
              <w:pStyle w:val="TAL"/>
              <w:jc w:val="center"/>
            </w:pPr>
            <w:r w:rsidRPr="00936461">
              <w:t>FS</w:t>
            </w:r>
          </w:p>
        </w:tc>
        <w:tc>
          <w:tcPr>
            <w:tcW w:w="567" w:type="dxa"/>
          </w:tcPr>
          <w:p w14:paraId="1EC5F47F" w14:textId="13DB7A2A" w:rsidR="00172633" w:rsidRPr="00936461" w:rsidRDefault="00172633" w:rsidP="00172633">
            <w:pPr>
              <w:pStyle w:val="TAL"/>
              <w:jc w:val="center"/>
            </w:pPr>
            <w:r w:rsidRPr="00936461">
              <w:t>No</w:t>
            </w:r>
          </w:p>
        </w:tc>
        <w:tc>
          <w:tcPr>
            <w:tcW w:w="709" w:type="dxa"/>
          </w:tcPr>
          <w:p w14:paraId="2B4162C3" w14:textId="6972CA9B" w:rsidR="00172633" w:rsidRPr="00936461" w:rsidRDefault="00172633" w:rsidP="00172633">
            <w:pPr>
              <w:pStyle w:val="TAL"/>
              <w:jc w:val="center"/>
              <w:rPr>
                <w:bCs/>
                <w:iCs/>
              </w:rPr>
            </w:pPr>
            <w:r w:rsidRPr="00936461">
              <w:rPr>
                <w:bCs/>
                <w:iCs/>
              </w:rPr>
              <w:t>N/A</w:t>
            </w:r>
          </w:p>
        </w:tc>
        <w:tc>
          <w:tcPr>
            <w:tcW w:w="728" w:type="dxa"/>
          </w:tcPr>
          <w:p w14:paraId="06769647" w14:textId="1387D48C" w:rsidR="00172633" w:rsidRPr="00936461" w:rsidRDefault="00172633" w:rsidP="00172633">
            <w:pPr>
              <w:pStyle w:val="TAL"/>
              <w:jc w:val="center"/>
              <w:rPr>
                <w:bCs/>
                <w:iCs/>
              </w:rPr>
            </w:pPr>
            <w:r w:rsidRPr="00936461">
              <w:rPr>
                <w:bCs/>
                <w:iCs/>
              </w:rPr>
              <w:t>N/A</w:t>
            </w:r>
          </w:p>
        </w:tc>
      </w:tr>
      <w:tr w:rsidR="00936461" w:rsidRPr="00936461" w14:paraId="4D017F8B" w14:textId="528FD182" w:rsidTr="0026000E">
        <w:trPr>
          <w:cantSplit/>
          <w:tblHeader/>
        </w:trPr>
        <w:tc>
          <w:tcPr>
            <w:tcW w:w="6917" w:type="dxa"/>
          </w:tcPr>
          <w:p w14:paraId="7612EA2E" w14:textId="1FA20268" w:rsidR="00172633" w:rsidRPr="00936461" w:rsidRDefault="00172633" w:rsidP="00172633">
            <w:pPr>
              <w:pStyle w:val="TAL"/>
              <w:rPr>
                <w:b/>
                <w:i/>
              </w:rPr>
            </w:pPr>
            <w:r w:rsidRPr="00936461">
              <w:rPr>
                <w:b/>
                <w:i/>
              </w:rPr>
              <w:t>twoPUCCH-Type7-r16</w:t>
            </w:r>
          </w:p>
          <w:p w14:paraId="4EAEDE5F" w14:textId="08A2CE9F" w:rsidR="00172633" w:rsidRPr="00936461" w:rsidRDefault="00172633" w:rsidP="00172633">
            <w:pPr>
              <w:pStyle w:val="TAL"/>
              <w:rPr>
                <w:b/>
                <w:i/>
              </w:rPr>
            </w:pPr>
            <w:r w:rsidRPr="00936461">
              <w:t>Indicates whether the UE supports two PUCCH of format 0 or 2</w:t>
            </w:r>
            <w:r w:rsidR="00555C4D" w:rsidRPr="00936461">
              <w:t xml:space="preserve"> in consecutive symbols in the same </w:t>
            </w:r>
            <w:proofErr w:type="spellStart"/>
            <w:r w:rsidR="00555C4D"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2595BF80" w14:textId="101DB586" w:rsidR="00172633" w:rsidRPr="00936461" w:rsidRDefault="00172633" w:rsidP="00172633">
            <w:pPr>
              <w:pStyle w:val="TAL"/>
              <w:jc w:val="center"/>
            </w:pPr>
            <w:r w:rsidRPr="00936461">
              <w:t>FS</w:t>
            </w:r>
          </w:p>
        </w:tc>
        <w:tc>
          <w:tcPr>
            <w:tcW w:w="567" w:type="dxa"/>
          </w:tcPr>
          <w:p w14:paraId="7CE054EF" w14:textId="76154463" w:rsidR="00172633" w:rsidRPr="00936461" w:rsidRDefault="00172633" w:rsidP="00172633">
            <w:pPr>
              <w:pStyle w:val="TAL"/>
              <w:jc w:val="center"/>
            </w:pPr>
            <w:r w:rsidRPr="00936461">
              <w:t>No</w:t>
            </w:r>
          </w:p>
        </w:tc>
        <w:tc>
          <w:tcPr>
            <w:tcW w:w="709" w:type="dxa"/>
          </w:tcPr>
          <w:p w14:paraId="452740F2" w14:textId="3BFCE3D1" w:rsidR="00172633" w:rsidRPr="00936461" w:rsidRDefault="00172633" w:rsidP="00172633">
            <w:pPr>
              <w:pStyle w:val="TAL"/>
              <w:jc w:val="center"/>
              <w:rPr>
                <w:bCs/>
                <w:iCs/>
              </w:rPr>
            </w:pPr>
            <w:r w:rsidRPr="00936461">
              <w:rPr>
                <w:bCs/>
                <w:iCs/>
              </w:rPr>
              <w:t>N/A</w:t>
            </w:r>
          </w:p>
        </w:tc>
        <w:tc>
          <w:tcPr>
            <w:tcW w:w="728" w:type="dxa"/>
          </w:tcPr>
          <w:p w14:paraId="0DF361F4" w14:textId="320DB2C4" w:rsidR="00172633" w:rsidRPr="00936461" w:rsidRDefault="00172633" w:rsidP="00172633">
            <w:pPr>
              <w:pStyle w:val="TAL"/>
              <w:jc w:val="center"/>
              <w:rPr>
                <w:bCs/>
                <w:iCs/>
              </w:rPr>
            </w:pPr>
            <w:r w:rsidRPr="00936461">
              <w:rPr>
                <w:bCs/>
                <w:iCs/>
              </w:rPr>
              <w:t>N/A</w:t>
            </w:r>
          </w:p>
        </w:tc>
      </w:tr>
      <w:tr w:rsidR="00936461" w:rsidRPr="00936461" w14:paraId="569ED77B" w14:textId="26AA8F9C" w:rsidTr="0026000E">
        <w:trPr>
          <w:cantSplit/>
          <w:tblHeader/>
        </w:trPr>
        <w:tc>
          <w:tcPr>
            <w:tcW w:w="6917" w:type="dxa"/>
          </w:tcPr>
          <w:p w14:paraId="4D86D049" w14:textId="33452519" w:rsidR="00172633" w:rsidRPr="00936461" w:rsidRDefault="00172633" w:rsidP="00172633">
            <w:pPr>
              <w:pStyle w:val="TAL"/>
              <w:rPr>
                <w:b/>
                <w:i/>
              </w:rPr>
            </w:pPr>
            <w:r w:rsidRPr="00936461">
              <w:rPr>
                <w:b/>
                <w:i/>
              </w:rPr>
              <w:t>twoPUCCH-Type8-r16</w:t>
            </w:r>
          </w:p>
          <w:p w14:paraId="47F163B9" w14:textId="1001ACF7" w:rsidR="00172633" w:rsidRPr="00936461" w:rsidRDefault="00172633" w:rsidP="00172633">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w:t>
            </w:r>
            <w:r w:rsidR="00555C4D" w:rsidRPr="00936461">
              <w:t xml:space="preserve">two </w:t>
            </w:r>
            <w:r w:rsidRPr="00936461">
              <w:t xml:space="preserve">HARQ-ACK codebooks with one 2*7-symbol </w:t>
            </w:r>
            <w:proofErr w:type="spellStart"/>
            <w:r w:rsidRPr="00936461">
              <w:t>subslot</w:t>
            </w:r>
            <w:proofErr w:type="spellEnd"/>
            <w:r w:rsidRPr="00936461">
              <w:t xml:space="preserve"> based HARQ-ACK codebook</w:t>
            </w:r>
            <w:r w:rsidR="00555C4D" w:rsidRPr="00936461">
              <w:t xml:space="preserve"> and one slot based HARQ-ACK codebook</w:t>
            </w:r>
            <w:r w:rsidRPr="00936461">
              <w:t>.</w:t>
            </w:r>
          </w:p>
        </w:tc>
        <w:tc>
          <w:tcPr>
            <w:tcW w:w="709" w:type="dxa"/>
          </w:tcPr>
          <w:p w14:paraId="128B9CEE" w14:textId="009FB2A7" w:rsidR="00172633" w:rsidRPr="00936461" w:rsidRDefault="00172633" w:rsidP="00172633">
            <w:pPr>
              <w:pStyle w:val="TAL"/>
              <w:jc w:val="center"/>
            </w:pPr>
            <w:r w:rsidRPr="00936461">
              <w:t>FS</w:t>
            </w:r>
          </w:p>
        </w:tc>
        <w:tc>
          <w:tcPr>
            <w:tcW w:w="567" w:type="dxa"/>
          </w:tcPr>
          <w:p w14:paraId="11101F72" w14:textId="41300822" w:rsidR="00172633" w:rsidRPr="00936461" w:rsidRDefault="00172633" w:rsidP="00172633">
            <w:pPr>
              <w:pStyle w:val="TAL"/>
              <w:jc w:val="center"/>
            </w:pPr>
            <w:r w:rsidRPr="00936461">
              <w:t>No</w:t>
            </w:r>
          </w:p>
        </w:tc>
        <w:tc>
          <w:tcPr>
            <w:tcW w:w="709" w:type="dxa"/>
          </w:tcPr>
          <w:p w14:paraId="329308BE" w14:textId="397D906B" w:rsidR="00172633" w:rsidRPr="00936461" w:rsidRDefault="00172633" w:rsidP="00172633">
            <w:pPr>
              <w:pStyle w:val="TAL"/>
              <w:jc w:val="center"/>
              <w:rPr>
                <w:bCs/>
                <w:iCs/>
              </w:rPr>
            </w:pPr>
            <w:r w:rsidRPr="00936461">
              <w:rPr>
                <w:bCs/>
                <w:iCs/>
              </w:rPr>
              <w:t>N/A</w:t>
            </w:r>
          </w:p>
        </w:tc>
        <w:tc>
          <w:tcPr>
            <w:tcW w:w="728" w:type="dxa"/>
          </w:tcPr>
          <w:p w14:paraId="4DC340EE" w14:textId="02A59DFC" w:rsidR="00172633" w:rsidRPr="00936461" w:rsidRDefault="00172633" w:rsidP="00172633">
            <w:pPr>
              <w:pStyle w:val="TAL"/>
              <w:jc w:val="center"/>
              <w:rPr>
                <w:bCs/>
                <w:iCs/>
              </w:rPr>
            </w:pPr>
            <w:r w:rsidRPr="00936461">
              <w:rPr>
                <w:bCs/>
                <w:iCs/>
              </w:rPr>
              <w:t>N/A</w:t>
            </w:r>
          </w:p>
        </w:tc>
      </w:tr>
      <w:tr w:rsidR="00936461" w:rsidRPr="00936461" w14:paraId="7EB6F708" w14:textId="46205CF3" w:rsidTr="0026000E">
        <w:trPr>
          <w:cantSplit/>
          <w:tblHeader/>
        </w:trPr>
        <w:tc>
          <w:tcPr>
            <w:tcW w:w="6917" w:type="dxa"/>
          </w:tcPr>
          <w:p w14:paraId="26BD6E8A" w14:textId="4DE79FD8" w:rsidR="00172633" w:rsidRPr="00936461" w:rsidRDefault="00172633" w:rsidP="00172633">
            <w:pPr>
              <w:pStyle w:val="TAL"/>
              <w:rPr>
                <w:b/>
                <w:i/>
              </w:rPr>
            </w:pPr>
            <w:r w:rsidRPr="00936461">
              <w:rPr>
                <w:b/>
                <w:i/>
              </w:rPr>
              <w:t>twoPUCCH-Type9-r16</w:t>
            </w:r>
          </w:p>
          <w:p w14:paraId="4C466A57" w14:textId="7FE936C7" w:rsidR="00172633" w:rsidRPr="00936461" w:rsidRDefault="00172633" w:rsidP="00172633">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446A6D03" w14:textId="395ACF51" w:rsidR="00172633" w:rsidRPr="00936461" w:rsidRDefault="00172633" w:rsidP="00172633">
            <w:pPr>
              <w:pStyle w:val="TAL"/>
              <w:jc w:val="center"/>
            </w:pPr>
            <w:r w:rsidRPr="00936461">
              <w:t>FS</w:t>
            </w:r>
          </w:p>
        </w:tc>
        <w:tc>
          <w:tcPr>
            <w:tcW w:w="567" w:type="dxa"/>
          </w:tcPr>
          <w:p w14:paraId="41E4EB06" w14:textId="2B03E775" w:rsidR="00172633" w:rsidRPr="00936461" w:rsidRDefault="00172633" w:rsidP="00172633">
            <w:pPr>
              <w:pStyle w:val="TAL"/>
              <w:jc w:val="center"/>
            </w:pPr>
            <w:r w:rsidRPr="00936461">
              <w:t>No</w:t>
            </w:r>
          </w:p>
        </w:tc>
        <w:tc>
          <w:tcPr>
            <w:tcW w:w="709" w:type="dxa"/>
          </w:tcPr>
          <w:p w14:paraId="06192458" w14:textId="756B1BBF" w:rsidR="00172633" w:rsidRPr="00936461" w:rsidRDefault="00172633" w:rsidP="00172633">
            <w:pPr>
              <w:pStyle w:val="TAL"/>
              <w:jc w:val="center"/>
              <w:rPr>
                <w:bCs/>
                <w:iCs/>
              </w:rPr>
            </w:pPr>
            <w:r w:rsidRPr="00936461">
              <w:rPr>
                <w:bCs/>
                <w:iCs/>
              </w:rPr>
              <w:t>N/A</w:t>
            </w:r>
          </w:p>
        </w:tc>
        <w:tc>
          <w:tcPr>
            <w:tcW w:w="728" w:type="dxa"/>
          </w:tcPr>
          <w:p w14:paraId="0D93EB4F" w14:textId="0CF24A7D" w:rsidR="00172633" w:rsidRPr="00936461" w:rsidRDefault="00172633" w:rsidP="00172633">
            <w:pPr>
              <w:pStyle w:val="TAL"/>
              <w:jc w:val="center"/>
              <w:rPr>
                <w:bCs/>
                <w:iCs/>
              </w:rPr>
            </w:pPr>
            <w:r w:rsidRPr="00936461">
              <w:rPr>
                <w:bCs/>
                <w:iCs/>
              </w:rPr>
              <w:t>N/A</w:t>
            </w:r>
          </w:p>
        </w:tc>
      </w:tr>
      <w:tr w:rsidR="00936461" w:rsidRPr="00936461" w14:paraId="03206AC8" w14:textId="60DDA929" w:rsidTr="0026000E">
        <w:trPr>
          <w:cantSplit/>
          <w:tblHeader/>
        </w:trPr>
        <w:tc>
          <w:tcPr>
            <w:tcW w:w="6917" w:type="dxa"/>
          </w:tcPr>
          <w:p w14:paraId="4C2FFD18" w14:textId="63913E80" w:rsidR="00172633" w:rsidRPr="00936461" w:rsidRDefault="00172633" w:rsidP="00172633">
            <w:pPr>
              <w:pStyle w:val="TAL"/>
              <w:rPr>
                <w:b/>
                <w:i/>
              </w:rPr>
            </w:pPr>
            <w:r w:rsidRPr="00936461">
              <w:rPr>
                <w:b/>
                <w:i/>
              </w:rPr>
              <w:t>twoPUCCH-Type10-r16</w:t>
            </w:r>
          </w:p>
          <w:p w14:paraId="680D600D" w14:textId="697BC0B5" w:rsidR="00172633" w:rsidRPr="00936461" w:rsidRDefault="00172633" w:rsidP="00172633">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00555C4D" w:rsidRPr="00936461">
              <w:t xml:space="preserve"> and one slot based HARQ-ACK codebook</w:t>
            </w:r>
            <w:r w:rsidRPr="00936461">
              <w:t xml:space="preserve"> which are not covered by </w:t>
            </w:r>
            <w:r w:rsidRPr="00936461">
              <w:rPr>
                <w:i/>
              </w:rPr>
              <w:t>twoPUCCH-Type</w:t>
            </w:r>
            <w:r w:rsidR="00555C4D" w:rsidRPr="00936461">
              <w:rPr>
                <w:i/>
              </w:rPr>
              <w:t>6</w:t>
            </w:r>
            <w:r w:rsidRPr="00936461">
              <w:rPr>
                <w:i/>
              </w:rPr>
              <w:t>-r16</w:t>
            </w:r>
            <w:r w:rsidRPr="00936461">
              <w:t xml:space="preserve"> and </w:t>
            </w:r>
            <w:r w:rsidRPr="00936461">
              <w:rPr>
                <w:i/>
              </w:rPr>
              <w:t>twoPUCCH-Type</w:t>
            </w:r>
            <w:r w:rsidR="00555C4D" w:rsidRPr="00936461">
              <w:rPr>
                <w:i/>
              </w:rPr>
              <w:t>8</w:t>
            </w:r>
            <w:r w:rsidRPr="00936461">
              <w:rPr>
                <w:i/>
              </w:rPr>
              <w:t>-r16</w:t>
            </w:r>
            <w:r w:rsidRPr="00936461">
              <w:t>.</w:t>
            </w:r>
          </w:p>
        </w:tc>
        <w:tc>
          <w:tcPr>
            <w:tcW w:w="709" w:type="dxa"/>
          </w:tcPr>
          <w:p w14:paraId="642AC6DC" w14:textId="57DBFEA1" w:rsidR="00172633" w:rsidRPr="00936461" w:rsidRDefault="00172633" w:rsidP="00172633">
            <w:pPr>
              <w:pStyle w:val="TAL"/>
              <w:jc w:val="center"/>
            </w:pPr>
            <w:r w:rsidRPr="00936461">
              <w:t>FS</w:t>
            </w:r>
          </w:p>
        </w:tc>
        <w:tc>
          <w:tcPr>
            <w:tcW w:w="567" w:type="dxa"/>
          </w:tcPr>
          <w:p w14:paraId="581BD497" w14:textId="5EB0937E" w:rsidR="00172633" w:rsidRPr="00936461" w:rsidRDefault="00172633" w:rsidP="00172633">
            <w:pPr>
              <w:pStyle w:val="TAL"/>
              <w:jc w:val="center"/>
            </w:pPr>
            <w:r w:rsidRPr="00936461">
              <w:t>No</w:t>
            </w:r>
          </w:p>
        </w:tc>
        <w:tc>
          <w:tcPr>
            <w:tcW w:w="709" w:type="dxa"/>
          </w:tcPr>
          <w:p w14:paraId="3EB7898F" w14:textId="12323DB0" w:rsidR="00172633" w:rsidRPr="00936461" w:rsidRDefault="00172633" w:rsidP="00172633">
            <w:pPr>
              <w:pStyle w:val="TAL"/>
              <w:jc w:val="center"/>
              <w:rPr>
                <w:bCs/>
                <w:iCs/>
              </w:rPr>
            </w:pPr>
            <w:r w:rsidRPr="00936461">
              <w:rPr>
                <w:bCs/>
                <w:iCs/>
              </w:rPr>
              <w:t>N/A</w:t>
            </w:r>
          </w:p>
        </w:tc>
        <w:tc>
          <w:tcPr>
            <w:tcW w:w="728" w:type="dxa"/>
          </w:tcPr>
          <w:p w14:paraId="22251196" w14:textId="284B03CD" w:rsidR="00172633" w:rsidRPr="00936461" w:rsidRDefault="00172633" w:rsidP="00172633">
            <w:pPr>
              <w:pStyle w:val="TAL"/>
              <w:jc w:val="center"/>
              <w:rPr>
                <w:bCs/>
                <w:iCs/>
              </w:rPr>
            </w:pPr>
            <w:r w:rsidRPr="00936461">
              <w:rPr>
                <w:bCs/>
                <w:iCs/>
              </w:rPr>
              <w:t>N/A</w:t>
            </w:r>
          </w:p>
        </w:tc>
      </w:tr>
      <w:tr w:rsidR="00936461" w:rsidRPr="00936461" w14:paraId="0ABE62B3" w14:textId="5BBDE729" w:rsidTr="0026000E">
        <w:trPr>
          <w:cantSplit/>
          <w:tblHeader/>
        </w:trPr>
        <w:tc>
          <w:tcPr>
            <w:tcW w:w="6917" w:type="dxa"/>
          </w:tcPr>
          <w:p w14:paraId="0DAD327B" w14:textId="1001B8E9" w:rsidR="00172633" w:rsidRPr="00936461" w:rsidRDefault="00172633" w:rsidP="00172633">
            <w:pPr>
              <w:pStyle w:val="TAL"/>
              <w:rPr>
                <w:b/>
                <w:i/>
              </w:rPr>
            </w:pPr>
            <w:r w:rsidRPr="00936461">
              <w:rPr>
                <w:b/>
                <w:i/>
              </w:rPr>
              <w:t>twoPUCCH-Type11-r16</w:t>
            </w:r>
          </w:p>
          <w:p w14:paraId="48765886" w14:textId="66C94E1B" w:rsidR="00172633" w:rsidRPr="00936461" w:rsidRDefault="00172633" w:rsidP="00172633">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 which are not covered by </w:t>
            </w:r>
            <w:r w:rsidRPr="00936461">
              <w:rPr>
                <w:i/>
              </w:rPr>
              <w:t>twoPUCCH-Type</w:t>
            </w:r>
            <w:r w:rsidR="00555C4D" w:rsidRPr="00936461">
              <w:rPr>
                <w:i/>
              </w:rPr>
              <w:t>7</w:t>
            </w:r>
            <w:r w:rsidRPr="00936461">
              <w:rPr>
                <w:i/>
              </w:rPr>
              <w:t>-r16</w:t>
            </w:r>
            <w:r w:rsidRPr="00936461">
              <w:t xml:space="preserve"> and </w:t>
            </w:r>
            <w:r w:rsidRPr="00936461">
              <w:rPr>
                <w:i/>
              </w:rPr>
              <w:t>twoPUCCH-Type</w:t>
            </w:r>
            <w:r w:rsidR="00555C4D" w:rsidRPr="00936461">
              <w:rPr>
                <w:i/>
              </w:rPr>
              <w:t>9</w:t>
            </w:r>
            <w:r w:rsidRPr="00936461">
              <w:rPr>
                <w:i/>
              </w:rPr>
              <w:t>-r16</w:t>
            </w:r>
            <w:r w:rsidRPr="00936461">
              <w:t>.</w:t>
            </w:r>
          </w:p>
        </w:tc>
        <w:tc>
          <w:tcPr>
            <w:tcW w:w="709" w:type="dxa"/>
          </w:tcPr>
          <w:p w14:paraId="7F2EF43A" w14:textId="7A54F9A9" w:rsidR="00172633" w:rsidRPr="00936461" w:rsidRDefault="00172633" w:rsidP="00172633">
            <w:pPr>
              <w:pStyle w:val="TAL"/>
              <w:jc w:val="center"/>
            </w:pPr>
            <w:r w:rsidRPr="00936461">
              <w:t>FS</w:t>
            </w:r>
          </w:p>
        </w:tc>
        <w:tc>
          <w:tcPr>
            <w:tcW w:w="567" w:type="dxa"/>
          </w:tcPr>
          <w:p w14:paraId="475C5652" w14:textId="3417538F" w:rsidR="00172633" w:rsidRPr="00936461" w:rsidRDefault="00172633" w:rsidP="00172633">
            <w:pPr>
              <w:pStyle w:val="TAL"/>
              <w:jc w:val="center"/>
            </w:pPr>
            <w:r w:rsidRPr="00936461">
              <w:t>No</w:t>
            </w:r>
          </w:p>
        </w:tc>
        <w:tc>
          <w:tcPr>
            <w:tcW w:w="709" w:type="dxa"/>
          </w:tcPr>
          <w:p w14:paraId="3C686E5E" w14:textId="1838F323" w:rsidR="00172633" w:rsidRPr="00936461" w:rsidRDefault="00172633" w:rsidP="00172633">
            <w:pPr>
              <w:pStyle w:val="TAL"/>
              <w:jc w:val="center"/>
              <w:rPr>
                <w:bCs/>
                <w:iCs/>
              </w:rPr>
            </w:pPr>
            <w:r w:rsidRPr="00936461">
              <w:rPr>
                <w:bCs/>
                <w:iCs/>
              </w:rPr>
              <w:t>N/A</w:t>
            </w:r>
          </w:p>
        </w:tc>
        <w:tc>
          <w:tcPr>
            <w:tcW w:w="728" w:type="dxa"/>
          </w:tcPr>
          <w:p w14:paraId="0D5ED92E" w14:textId="77DC5BE2" w:rsidR="00172633" w:rsidRPr="00936461" w:rsidRDefault="00172633" w:rsidP="00172633">
            <w:pPr>
              <w:pStyle w:val="TAL"/>
              <w:jc w:val="center"/>
              <w:rPr>
                <w:bCs/>
                <w:iCs/>
              </w:rPr>
            </w:pPr>
            <w:r w:rsidRPr="00936461">
              <w:rPr>
                <w:bCs/>
                <w:iCs/>
              </w:rPr>
              <w:t>N/A</w:t>
            </w:r>
          </w:p>
        </w:tc>
      </w:tr>
      <w:tr w:rsidR="00936461" w:rsidRPr="00936461" w:rsidDel="00840A4A" w14:paraId="45A5E64C" w14:textId="3B1ACF84" w:rsidTr="0026000E">
        <w:trPr>
          <w:cantSplit/>
          <w:tblHeader/>
          <w:del w:id="12" w:author="OPPO (Qianxi Lu) - POST125" w:date="2024-03-08T17:58:00Z"/>
        </w:trPr>
        <w:tc>
          <w:tcPr>
            <w:tcW w:w="6917" w:type="dxa"/>
          </w:tcPr>
          <w:p w14:paraId="2013BFE3" w14:textId="7FB18360" w:rsidR="00D84D0E" w:rsidRPr="00936461" w:rsidDel="00840A4A" w:rsidRDefault="00D84D0E" w:rsidP="00D84D0E">
            <w:pPr>
              <w:pStyle w:val="TAL"/>
              <w:rPr>
                <w:del w:id="13" w:author="OPPO (Qianxi Lu) - POST125" w:date="2024-03-08T17:58:00Z"/>
                <w:b/>
                <w:i/>
              </w:rPr>
            </w:pPr>
            <w:del w:id="14" w:author="OPPO (Qianxi Lu) - POST125" w:date="2024-03-08T17:58:00Z">
              <w:r w:rsidRPr="00936461" w:rsidDel="00840A4A">
                <w:rPr>
                  <w:b/>
                  <w:i/>
                </w:rPr>
                <w:delText>txDiversity2Tx-r18</w:delText>
              </w:r>
            </w:del>
          </w:p>
          <w:p w14:paraId="30B521D6" w14:textId="2D2CD806" w:rsidR="00D84D0E" w:rsidRPr="00936461" w:rsidDel="00840A4A" w:rsidRDefault="00D84D0E" w:rsidP="00D84D0E">
            <w:pPr>
              <w:pStyle w:val="TAL"/>
              <w:rPr>
                <w:del w:id="15" w:author="OPPO (Qianxi Lu) - POST125" w:date="2024-03-08T17:58:00Z"/>
                <w:bCs/>
                <w:iCs/>
              </w:rPr>
            </w:pPr>
            <w:del w:id="16" w:author="OPPO (Qianxi Lu) - POST125" w:date="2024-03-08T17:58:00Z">
              <w:r w:rsidRPr="00936461" w:rsidDel="00840A4A">
                <w:rPr>
                  <w:bCs/>
                  <w:iCs/>
                </w:rPr>
                <w:delText>Indicates whether the UE supports 2Tx Tx diversity for the band configured.</w:delText>
              </w:r>
            </w:del>
          </w:p>
          <w:p w14:paraId="6538AA9E" w14:textId="30E45B69" w:rsidR="00D84D0E" w:rsidRPr="00936461" w:rsidDel="00840A4A" w:rsidRDefault="00D84D0E" w:rsidP="00D84D0E">
            <w:pPr>
              <w:pStyle w:val="TAL"/>
              <w:rPr>
                <w:del w:id="17" w:author="OPPO (Qianxi Lu) - POST125" w:date="2024-03-08T17:58:00Z"/>
                <w:b/>
                <w:i/>
              </w:rPr>
            </w:pPr>
            <w:del w:id="18" w:author="OPPO (Qianxi Lu) - POST125" w:date="2024-03-08T17:58:00Z">
              <w:r w:rsidRPr="00936461" w:rsidDel="00840A4A">
                <w:rPr>
                  <w:bCs/>
                  <w:iCs/>
                </w:rPr>
                <w:delText>This capability is applicable for both single band (non-CA) case and CA case.</w:delText>
              </w:r>
            </w:del>
          </w:p>
        </w:tc>
        <w:tc>
          <w:tcPr>
            <w:tcW w:w="709" w:type="dxa"/>
          </w:tcPr>
          <w:p w14:paraId="49F65839" w14:textId="0F084D6F" w:rsidR="00D84D0E" w:rsidRPr="00936461" w:rsidDel="00840A4A" w:rsidRDefault="00D84D0E" w:rsidP="00D84D0E">
            <w:pPr>
              <w:pStyle w:val="TAL"/>
              <w:jc w:val="center"/>
              <w:rPr>
                <w:del w:id="19" w:author="OPPO (Qianxi Lu) - POST125" w:date="2024-03-08T17:58:00Z"/>
              </w:rPr>
            </w:pPr>
            <w:del w:id="20" w:author="OPPO (Qianxi Lu) - POST125" w:date="2024-03-08T17:58:00Z">
              <w:r w:rsidRPr="00936461" w:rsidDel="00840A4A">
                <w:delText>FS</w:delText>
              </w:r>
            </w:del>
          </w:p>
        </w:tc>
        <w:tc>
          <w:tcPr>
            <w:tcW w:w="567" w:type="dxa"/>
          </w:tcPr>
          <w:p w14:paraId="0AA360F8" w14:textId="31309BC0" w:rsidR="00D84D0E" w:rsidRPr="00936461" w:rsidDel="00840A4A" w:rsidRDefault="00D84D0E" w:rsidP="00D84D0E">
            <w:pPr>
              <w:pStyle w:val="TAL"/>
              <w:jc w:val="center"/>
              <w:rPr>
                <w:del w:id="21" w:author="OPPO (Qianxi Lu) - POST125" w:date="2024-03-08T17:58:00Z"/>
              </w:rPr>
            </w:pPr>
            <w:del w:id="22" w:author="OPPO (Qianxi Lu) - POST125" w:date="2024-03-08T17:58:00Z">
              <w:r w:rsidRPr="00936461" w:rsidDel="00840A4A">
                <w:delText>No</w:delText>
              </w:r>
            </w:del>
          </w:p>
        </w:tc>
        <w:tc>
          <w:tcPr>
            <w:tcW w:w="709" w:type="dxa"/>
          </w:tcPr>
          <w:p w14:paraId="38CBD0E7" w14:textId="49A3947F" w:rsidR="00D84D0E" w:rsidRPr="00936461" w:rsidDel="00840A4A" w:rsidRDefault="00D84D0E" w:rsidP="00D84D0E">
            <w:pPr>
              <w:pStyle w:val="TAL"/>
              <w:jc w:val="center"/>
              <w:rPr>
                <w:del w:id="23" w:author="OPPO (Qianxi Lu) - POST125" w:date="2024-03-08T17:58:00Z"/>
                <w:bCs/>
                <w:iCs/>
              </w:rPr>
            </w:pPr>
            <w:del w:id="24" w:author="OPPO (Qianxi Lu) - POST125" w:date="2024-03-08T17:58:00Z">
              <w:r w:rsidRPr="00936461" w:rsidDel="00840A4A">
                <w:rPr>
                  <w:bCs/>
                  <w:iCs/>
                </w:rPr>
                <w:delText>N/A</w:delText>
              </w:r>
            </w:del>
          </w:p>
        </w:tc>
        <w:tc>
          <w:tcPr>
            <w:tcW w:w="728" w:type="dxa"/>
          </w:tcPr>
          <w:p w14:paraId="7E19FA57" w14:textId="35D1579C" w:rsidR="00D84D0E" w:rsidRPr="00936461" w:rsidDel="00840A4A" w:rsidRDefault="00D84D0E" w:rsidP="00D84D0E">
            <w:pPr>
              <w:pStyle w:val="TAL"/>
              <w:jc w:val="center"/>
              <w:rPr>
                <w:del w:id="25" w:author="OPPO (Qianxi Lu) - POST125" w:date="2024-03-08T17:58:00Z"/>
                <w:bCs/>
                <w:iCs/>
              </w:rPr>
            </w:pPr>
            <w:del w:id="26" w:author="OPPO (Qianxi Lu) - POST125" w:date="2024-03-08T17:58:00Z">
              <w:r w:rsidRPr="00936461" w:rsidDel="00840A4A">
                <w:rPr>
                  <w:bCs/>
                  <w:iCs/>
                </w:rPr>
                <w:delText>FR1 only</w:delText>
              </w:r>
            </w:del>
          </w:p>
        </w:tc>
      </w:tr>
      <w:tr w:rsidR="00840A4A" w:rsidRPr="00936461" w14:paraId="5C8D8CBE" w14:textId="77777777" w:rsidTr="0026000E">
        <w:trPr>
          <w:cantSplit/>
          <w:tblHeader/>
          <w:ins w:id="27" w:author="OPPO (Qianxi Lu) - POST125" w:date="2024-03-08T17:58:00Z"/>
        </w:trPr>
        <w:tc>
          <w:tcPr>
            <w:tcW w:w="6917" w:type="dxa"/>
          </w:tcPr>
          <w:p w14:paraId="09A268C1" w14:textId="77777777" w:rsidR="00840A4A" w:rsidRPr="00936461" w:rsidRDefault="00840A4A" w:rsidP="00840A4A">
            <w:pPr>
              <w:pStyle w:val="TAL"/>
              <w:rPr>
                <w:ins w:id="28" w:author="OPPO (Qianxi Lu) - POST125" w:date="2024-03-08T17:58:00Z"/>
                <w:b/>
                <w:i/>
              </w:rPr>
            </w:pPr>
            <w:ins w:id="29" w:author="OPPO (Qianxi Lu) - POST125" w:date="2024-03-08T17:58:00Z">
              <w:r w:rsidRPr="00936461">
                <w:rPr>
                  <w:b/>
                  <w:i/>
                </w:rPr>
                <w:t>txDiversity2Tx-r18</w:t>
              </w:r>
            </w:ins>
          </w:p>
          <w:p w14:paraId="36996BC9" w14:textId="77777777" w:rsidR="00840A4A" w:rsidRPr="00936461" w:rsidRDefault="00840A4A" w:rsidP="00840A4A">
            <w:pPr>
              <w:pStyle w:val="TAL"/>
              <w:rPr>
                <w:ins w:id="30" w:author="OPPO (Qianxi Lu) - POST125" w:date="2024-03-08T17:58:00Z"/>
                <w:bCs/>
                <w:iCs/>
              </w:rPr>
            </w:pPr>
            <w:ins w:id="31" w:author="OPPO (Qianxi Lu) - POST125" w:date="2024-03-08T17:58:00Z">
              <w:r w:rsidRPr="00936461">
                <w:rPr>
                  <w:bCs/>
                  <w:iCs/>
                </w:rPr>
                <w:t>Indicates whether the UE supports 2Tx Tx diversity for the band configured.</w:t>
              </w:r>
            </w:ins>
          </w:p>
          <w:p w14:paraId="40E34E39" w14:textId="36C8D649" w:rsidR="00840A4A" w:rsidRPr="00936461" w:rsidRDefault="00840A4A" w:rsidP="00840A4A">
            <w:pPr>
              <w:pStyle w:val="TAL"/>
              <w:rPr>
                <w:ins w:id="32" w:author="OPPO (Qianxi Lu) - POST125" w:date="2024-03-08T17:58:00Z"/>
                <w:b/>
                <w:i/>
              </w:rPr>
            </w:pPr>
            <w:ins w:id="33" w:author="OPPO (Qianxi Lu) - POST125" w:date="2024-03-08T17:58:00Z">
              <w:r w:rsidRPr="00936461">
                <w:rPr>
                  <w:bCs/>
                  <w:iCs/>
                </w:rPr>
                <w:t>This capability is applicable for both single band (non-CA) case and CA case.</w:t>
              </w:r>
            </w:ins>
          </w:p>
        </w:tc>
        <w:tc>
          <w:tcPr>
            <w:tcW w:w="709" w:type="dxa"/>
          </w:tcPr>
          <w:p w14:paraId="6B3CA809" w14:textId="51D1874F" w:rsidR="00840A4A" w:rsidRPr="00936461" w:rsidRDefault="00840A4A" w:rsidP="00840A4A">
            <w:pPr>
              <w:pStyle w:val="TAL"/>
              <w:jc w:val="center"/>
              <w:rPr>
                <w:ins w:id="34" w:author="OPPO (Qianxi Lu) - POST125" w:date="2024-03-08T17:58:00Z"/>
              </w:rPr>
            </w:pPr>
            <w:ins w:id="35" w:author="OPPO (Qianxi Lu) - POST125" w:date="2024-03-08T17:58:00Z">
              <w:r w:rsidRPr="00936461">
                <w:t>FS</w:t>
              </w:r>
            </w:ins>
          </w:p>
        </w:tc>
        <w:tc>
          <w:tcPr>
            <w:tcW w:w="567" w:type="dxa"/>
          </w:tcPr>
          <w:p w14:paraId="11075E7A" w14:textId="6E40C4E7" w:rsidR="00840A4A" w:rsidRPr="00936461" w:rsidRDefault="00840A4A" w:rsidP="00840A4A">
            <w:pPr>
              <w:pStyle w:val="TAL"/>
              <w:jc w:val="center"/>
              <w:rPr>
                <w:ins w:id="36" w:author="OPPO (Qianxi Lu) - POST125" w:date="2024-03-08T17:58:00Z"/>
              </w:rPr>
            </w:pPr>
            <w:ins w:id="37" w:author="OPPO (Qianxi Lu) - POST125" w:date="2024-03-08T17:58:00Z">
              <w:r w:rsidRPr="00936461">
                <w:t>No</w:t>
              </w:r>
            </w:ins>
          </w:p>
        </w:tc>
        <w:tc>
          <w:tcPr>
            <w:tcW w:w="709" w:type="dxa"/>
          </w:tcPr>
          <w:p w14:paraId="62C035E0" w14:textId="45CEBEA4" w:rsidR="00840A4A" w:rsidRPr="00936461" w:rsidRDefault="00840A4A" w:rsidP="00840A4A">
            <w:pPr>
              <w:pStyle w:val="TAL"/>
              <w:jc w:val="center"/>
              <w:rPr>
                <w:ins w:id="38" w:author="OPPO (Qianxi Lu) - POST125" w:date="2024-03-08T17:58:00Z"/>
                <w:bCs/>
                <w:iCs/>
              </w:rPr>
            </w:pPr>
            <w:ins w:id="39" w:author="OPPO (Qianxi Lu) - POST125" w:date="2024-03-08T17:58:00Z">
              <w:r w:rsidRPr="00936461">
                <w:rPr>
                  <w:bCs/>
                  <w:iCs/>
                </w:rPr>
                <w:t>N/A</w:t>
              </w:r>
            </w:ins>
          </w:p>
        </w:tc>
        <w:tc>
          <w:tcPr>
            <w:tcW w:w="728" w:type="dxa"/>
          </w:tcPr>
          <w:p w14:paraId="02DFBE20" w14:textId="277462A3" w:rsidR="00840A4A" w:rsidRPr="00936461" w:rsidRDefault="00840A4A" w:rsidP="00840A4A">
            <w:pPr>
              <w:pStyle w:val="TAL"/>
              <w:jc w:val="center"/>
              <w:rPr>
                <w:ins w:id="40" w:author="OPPO (Qianxi Lu) - POST125" w:date="2024-03-08T17:58:00Z"/>
                <w:bCs/>
                <w:iCs/>
              </w:rPr>
            </w:pPr>
            <w:ins w:id="41" w:author="OPPO (Qianxi Lu) - POST125" w:date="2024-03-08T17:58:00Z">
              <w:r w:rsidRPr="00936461">
                <w:rPr>
                  <w:bCs/>
                  <w:iCs/>
                </w:rPr>
                <w:t>FR1 only</w:t>
              </w:r>
            </w:ins>
          </w:p>
        </w:tc>
      </w:tr>
      <w:tr w:rsidR="00936461" w:rsidRPr="00936461" w14:paraId="6D5457A6" w14:textId="77777777" w:rsidTr="0026000E">
        <w:trPr>
          <w:cantSplit/>
          <w:tblHeader/>
        </w:trPr>
        <w:tc>
          <w:tcPr>
            <w:tcW w:w="6917" w:type="dxa"/>
          </w:tcPr>
          <w:p w14:paraId="5A1367DC" w14:textId="77777777" w:rsidR="00D84D0E" w:rsidRPr="00936461" w:rsidRDefault="00D84D0E" w:rsidP="00D84D0E">
            <w:pPr>
              <w:pStyle w:val="TAL"/>
              <w:rPr>
                <w:b/>
                <w:i/>
              </w:rPr>
            </w:pPr>
            <w:r w:rsidRPr="00936461">
              <w:rPr>
                <w:b/>
                <w:i/>
              </w:rPr>
              <w:t>txDiversity4Tx-r18</w:t>
            </w:r>
          </w:p>
          <w:p w14:paraId="35845124" w14:textId="129BE4C1" w:rsidR="00D84D0E" w:rsidRPr="00936461" w:rsidRDefault="00D84D0E" w:rsidP="00D84D0E">
            <w:pPr>
              <w:keepNext/>
              <w:keepLines/>
              <w:spacing w:after="0"/>
              <w:rPr>
                <w:rFonts w:ascii="Arial" w:hAnsi="Arial"/>
                <w:bCs/>
                <w:iCs/>
                <w:sz w:val="18"/>
              </w:rPr>
            </w:pPr>
            <w:r w:rsidRPr="00936461">
              <w:rPr>
                <w:rFonts w:ascii="Arial" w:hAnsi="Arial"/>
                <w:bCs/>
                <w:iCs/>
                <w:sz w:val="18"/>
              </w:rPr>
              <w:t xml:space="preserve">Indicates whether the UE supports </w:t>
            </w:r>
            <w:ins w:id="42" w:author="OPPO (Qianxi Lu) - POST125" w:date="2024-03-08T17:58:00Z">
              <w:r w:rsidR="00840A4A">
                <w:rPr>
                  <w:rFonts w:ascii="Arial" w:hAnsi="Arial"/>
                  <w:bCs/>
                  <w:iCs/>
                  <w:sz w:val="18"/>
                </w:rPr>
                <w:t>4</w:t>
              </w:r>
            </w:ins>
            <w:r w:rsidRPr="00936461">
              <w:rPr>
                <w:rFonts w:ascii="Arial" w:hAnsi="Arial"/>
                <w:bCs/>
                <w:iCs/>
                <w:sz w:val="18"/>
              </w:rPr>
              <w:t xml:space="preserve">Tx </w:t>
            </w:r>
            <w:ins w:id="43" w:author="OPPO (Qianxi Lu) - POST125" w:date="2024-03-08T17:58:00Z">
              <w:r w:rsidR="00840A4A">
                <w:rPr>
                  <w:rFonts w:ascii="Arial" w:hAnsi="Arial"/>
                  <w:bCs/>
                  <w:iCs/>
                  <w:sz w:val="18"/>
                </w:rPr>
                <w:t xml:space="preserve">Tx </w:t>
              </w:r>
            </w:ins>
            <w:r w:rsidRPr="00936461">
              <w:rPr>
                <w:rFonts w:ascii="Arial" w:hAnsi="Arial"/>
                <w:bCs/>
                <w:iCs/>
                <w:sz w:val="18"/>
              </w:rPr>
              <w:t xml:space="preserve">diversity </w:t>
            </w:r>
            <w:del w:id="44" w:author="OPPO (Qianxi Lu) - POST125" w:date="2024-03-08T17:59:00Z">
              <w:r w:rsidRPr="00936461" w:rsidDel="00840A4A">
                <w:rPr>
                  <w:rFonts w:ascii="Arial" w:hAnsi="Arial"/>
                  <w:bCs/>
                  <w:iCs/>
                  <w:sz w:val="18"/>
                </w:rPr>
                <w:delText xml:space="preserve">for 4Tx </w:delText>
              </w:r>
            </w:del>
            <w:r w:rsidRPr="00936461">
              <w:rPr>
                <w:rFonts w:ascii="Arial" w:hAnsi="Arial"/>
                <w:bCs/>
                <w:iCs/>
                <w:sz w:val="18"/>
              </w:rPr>
              <w:t>for the band configured.</w:t>
            </w:r>
          </w:p>
          <w:p w14:paraId="5B105442" w14:textId="3029B356" w:rsidR="00D84D0E" w:rsidRPr="00936461" w:rsidRDefault="00D84D0E" w:rsidP="00D84D0E">
            <w:pPr>
              <w:pStyle w:val="TAL"/>
              <w:rPr>
                <w:b/>
                <w:i/>
              </w:rPr>
            </w:pPr>
            <w:r w:rsidRPr="00936461">
              <w:rPr>
                <w:bCs/>
                <w:iCs/>
              </w:rPr>
              <w:t>This capability is applicable for both single band (non-CA) case and CA case.</w:t>
            </w:r>
          </w:p>
        </w:tc>
        <w:tc>
          <w:tcPr>
            <w:tcW w:w="709" w:type="dxa"/>
          </w:tcPr>
          <w:p w14:paraId="1C7D5E84" w14:textId="4AD1BB3D" w:rsidR="00D84D0E" w:rsidRPr="00936461" w:rsidRDefault="00D84D0E" w:rsidP="00D84D0E">
            <w:pPr>
              <w:pStyle w:val="TAL"/>
              <w:jc w:val="center"/>
            </w:pPr>
            <w:r w:rsidRPr="00936461">
              <w:t>FS</w:t>
            </w:r>
          </w:p>
        </w:tc>
        <w:tc>
          <w:tcPr>
            <w:tcW w:w="567" w:type="dxa"/>
          </w:tcPr>
          <w:p w14:paraId="109FAF12" w14:textId="6B08FA8F" w:rsidR="00D84D0E" w:rsidRPr="00936461" w:rsidRDefault="00D84D0E" w:rsidP="00D84D0E">
            <w:pPr>
              <w:pStyle w:val="TAL"/>
              <w:jc w:val="center"/>
            </w:pPr>
            <w:r w:rsidRPr="00936461">
              <w:t>No</w:t>
            </w:r>
          </w:p>
        </w:tc>
        <w:tc>
          <w:tcPr>
            <w:tcW w:w="709" w:type="dxa"/>
          </w:tcPr>
          <w:p w14:paraId="590BF318" w14:textId="52813343" w:rsidR="00D84D0E" w:rsidRPr="00936461" w:rsidRDefault="00D84D0E" w:rsidP="00D84D0E">
            <w:pPr>
              <w:pStyle w:val="TAL"/>
              <w:jc w:val="center"/>
              <w:rPr>
                <w:bCs/>
                <w:iCs/>
              </w:rPr>
            </w:pPr>
            <w:r w:rsidRPr="00936461">
              <w:rPr>
                <w:bCs/>
                <w:iCs/>
              </w:rPr>
              <w:t>N/A</w:t>
            </w:r>
          </w:p>
        </w:tc>
        <w:tc>
          <w:tcPr>
            <w:tcW w:w="728" w:type="dxa"/>
          </w:tcPr>
          <w:p w14:paraId="3A79CA58" w14:textId="41988029" w:rsidR="00D84D0E" w:rsidRPr="00936461" w:rsidRDefault="00D84D0E" w:rsidP="00D84D0E">
            <w:pPr>
              <w:pStyle w:val="TAL"/>
              <w:jc w:val="center"/>
              <w:rPr>
                <w:bCs/>
                <w:iCs/>
              </w:rPr>
            </w:pPr>
            <w:r w:rsidRPr="00936461">
              <w:rPr>
                <w:bCs/>
                <w:iCs/>
              </w:rPr>
              <w:t>FR1 only</w:t>
            </w:r>
          </w:p>
        </w:tc>
      </w:tr>
      <w:tr w:rsidR="00936461" w:rsidRPr="00936461" w14:paraId="21F7E47A" w14:textId="77777777" w:rsidTr="0026000E">
        <w:trPr>
          <w:cantSplit/>
          <w:tblHeader/>
        </w:trPr>
        <w:tc>
          <w:tcPr>
            <w:tcW w:w="6917" w:type="dxa"/>
          </w:tcPr>
          <w:p w14:paraId="51B234BD" w14:textId="77777777" w:rsidR="0080297F" w:rsidRPr="00936461" w:rsidRDefault="0080297F" w:rsidP="00936461">
            <w:pPr>
              <w:pStyle w:val="TAL"/>
              <w:rPr>
                <w:b/>
                <w:bCs/>
                <w:i/>
                <w:iCs/>
              </w:rPr>
            </w:pPr>
            <w:r w:rsidRPr="00936461">
              <w:rPr>
                <w:b/>
                <w:bCs/>
                <w:i/>
                <w:iCs/>
              </w:rPr>
              <w:t>tx-Support-UL-GapFR2-r17</w:t>
            </w:r>
          </w:p>
          <w:p w14:paraId="13629B22" w14:textId="3C9E0EB4" w:rsidR="0080297F" w:rsidRPr="00936461" w:rsidRDefault="0080297F" w:rsidP="0080297F">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8E6314E" w14:textId="16A6D347" w:rsidR="0080297F" w:rsidRPr="00936461" w:rsidRDefault="0080297F" w:rsidP="0080297F">
            <w:pPr>
              <w:pStyle w:val="TAL"/>
              <w:jc w:val="center"/>
            </w:pPr>
            <w:r w:rsidRPr="00936461">
              <w:t>FS</w:t>
            </w:r>
          </w:p>
        </w:tc>
        <w:tc>
          <w:tcPr>
            <w:tcW w:w="567" w:type="dxa"/>
          </w:tcPr>
          <w:p w14:paraId="41FE61E4" w14:textId="19041400" w:rsidR="0080297F" w:rsidRPr="00936461" w:rsidRDefault="0080297F" w:rsidP="0080297F">
            <w:pPr>
              <w:pStyle w:val="TAL"/>
              <w:jc w:val="center"/>
            </w:pPr>
            <w:r w:rsidRPr="00936461">
              <w:t>No</w:t>
            </w:r>
          </w:p>
        </w:tc>
        <w:tc>
          <w:tcPr>
            <w:tcW w:w="709" w:type="dxa"/>
          </w:tcPr>
          <w:p w14:paraId="56FE3886" w14:textId="4C80093C" w:rsidR="0080297F" w:rsidRPr="00936461" w:rsidRDefault="0080297F" w:rsidP="0080297F">
            <w:pPr>
              <w:pStyle w:val="TAL"/>
              <w:jc w:val="center"/>
              <w:rPr>
                <w:bCs/>
                <w:iCs/>
              </w:rPr>
            </w:pPr>
            <w:r w:rsidRPr="00936461">
              <w:rPr>
                <w:bCs/>
                <w:iCs/>
              </w:rPr>
              <w:t>No</w:t>
            </w:r>
          </w:p>
        </w:tc>
        <w:tc>
          <w:tcPr>
            <w:tcW w:w="728" w:type="dxa"/>
          </w:tcPr>
          <w:p w14:paraId="71CB5E91" w14:textId="66EF1657" w:rsidR="0080297F" w:rsidRPr="00936461" w:rsidRDefault="0080297F" w:rsidP="0080297F">
            <w:pPr>
              <w:pStyle w:val="TAL"/>
              <w:jc w:val="center"/>
              <w:rPr>
                <w:bCs/>
                <w:iCs/>
              </w:rPr>
            </w:pPr>
            <w:r w:rsidRPr="00936461">
              <w:rPr>
                <w:bCs/>
                <w:iCs/>
              </w:rPr>
              <w:t>FR2 only</w:t>
            </w:r>
          </w:p>
        </w:tc>
      </w:tr>
      <w:tr w:rsidR="00936461" w:rsidRPr="00936461" w14:paraId="7139927F" w14:textId="77777777" w:rsidTr="0026000E">
        <w:trPr>
          <w:cantSplit/>
          <w:tblHeader/>
        </w:trPr>
        <w:tc>
          <w:tcPr>
            <w:tcW w:w="6917" w:type="dxa"/>
          </w:tcPr>
          <w:p w14:paraId="7D38F5BF" w14:textId="77777777" w:rsidR="0080297F" w:rsidRPr="00936461" w:rsidRDefault="0080297F" w:rsidP="0080297F">
            <w:pPr>
              <w:pStyle w:val="TAL"/>
              <w:rPr>
                <w:b/>
                <w:i/>
              </w:rPr>
            </w:pPr>
            <w:r w:rsidRPr="00936461">
              <w:rPr>
                <w:b/>
                <w:i/>
              </w:rPr>
              <w:t>ue-PowerClassPerBandPerBC-r17</w:t>
            </w:r>
          </w:p>
          <w:p w14:paraId="0D38A10B" w14:textId="77777777" w:rsidR="0080297F" w:rsidRPr="00936461" w:rsidRDefault="0080297F" w:rsidP="0080297F">
            <w:pPr>
              <w:pStyle w:val="TAL"/>
              <w:rPr>
                <w:bCs/>
                <w:iCs/>
              </w:rPr>
            </w:pPr>
            <w:r w:rsidRPr="00936461">
              <w:rPr>
                <w:bCs/>
                <w:iCs/>
              </w:rPr>
              <w:t>Indicates the UE power class per band per band combination.</w:t>
            </w:r>
          </w:p>
          <w:p w14:paraId="5086D1D3" w14:textId="77777777" w:rsidR="0080297F" w:rsidRPr="00936461" w:rsidRDefault="0080297F" w:rsidP="0080297F">
            <w:pPr>
              <w:pStyle w:val="TAL"/>
              <w:rPr>
                <w:bCs/>
                <w:iCs/>
              </w:rPr>
            </w:pPr>
          </w:p>
          <w:p w14:paraId="41EDF95D" w14:textId="6AAE61A9" w:rsidR="0080297F" w:rsidRPr="00936461" w:rsidRDefault="0080297F" w:rsidP="003D422D">
            <w:pPr>
              <w:pStyle w:val="TAN"/>
              <w:rPr>
                <w:b/>
                <w:i/>
              </w:rPr>
            </w:pPr>
            <w:r w:rsidRPr="00936461">
              <w:t>NOTE:</w:t>
            </w:r>
            <w:r w:rsidRPr="00936461">
              <w:rPr>
                <w:rFonts w:cs="Arial"/>
                <w:szCs w:val="18"/>
              </w:rPr>
              <w:tab/>
            </w:r>
            <w:r w:rsidR="00820204" w:rsidRPr="00936461">
              <w:rPr>
                <w:rFonts w:cs="Arial"/>
                <w:szCs w:val="18"/>
              </w:rPr>
              <w:t>Void</w:t>
            </w:r>
            <w:r w:rsidRPr="00936461">
              <w:rPr>
                <w:rFonts w:eastAsia="宋体"/>
                <w:lang w:eastAsia="zh-CN"/>
              </w:rPr>
              <w:t>.</w:t>
            </w:r>
          </w:p>
        </w:tc>
        <w:tc>
          <w:tcPr>
            <w:tcW w:w="709" w:type="dxa"/>
          </w:tcPr>
          <w:p w14:paraId="61844118" w14:textId="4843A1A8" w:rsidR="0080297F" w:rsidRPr="00936461" w:rsidRDefault="0080297F" w:rsidP="0080297F">
            <w:pPr>
              <w:pStyle w:val="TAL"/>
              <w:jc w:val="center"/>
            </w:pPr>
            <w:r w:rsidRPr="00936461">
              <w:t>FS</w:t>
            </w:r>
          </w:p>
        </w:tc>
        <w:tc>
          <w:tcPr>
            <w:tcW w:w="567" w:type="dxa"/>
          </w:tcPr>
          <w:p w14:paraId="29C22D88" w14:textId="659D8764" w:rsidR="0080297F" w:rsidRPr="00936461" w:rsidRDefault="0080297F" w:rsidP="0080297F">
            <w:pPr>
              <w:pStyle w:val="TAL"/>
              <w:jc w:val="center"/>
            </w:pPr>
            <w:r w:rsidRPr="00936461">
              <w:t>No</w:t>
            </w:r>
          </w:p>
        </w:tc>
        <w:tc>
          <w:tcPr>
            <w:tcW w:w="709" w:type="dxa"/>
          </w:tcPr>
          <w:p w14:paraId="19597EE5" w14:textId="675FED9A" w:rsidR="0080297F" w:rsidRPr="00936461" w:rsidRDefault="0080297F" w:rsidP="0080297F">
            <w:pPr>
              <w:pStyle w:val="TAL"/>
              <w:jc w:val="center"/>
              <w:rPr>
                <w:bCs/>
                <w:iCs/>
              </w:rPr>
            </w:pPr>
            <w:r w:rsidRPr="00936461">
              <w:rPr>
                <w:bCs/>
                <w:iCs/>
              </w:rPr>
              <w:t>N/A</w:t>
            </w:r>
          </w:p>
        </w:tc>
        <w:tc>
          <w:tcPr>
            <w:tcW w:w="728" w:type="dxa"/>
          </w:tcPr>
          <w:p w14:paraId="1965CB6B" w14:textId="662B2AD3" w:rsidR="0080297F" w:rsidRPr="00936461" w:rsidRDefault="0080297F" w:rsidP="0080297F">
            <w:pPr>
              <w:pStyle w:val="TAL"/>
              <w:jc w:val="center"/>
              <w:rPr>
                <w:bCs/>
                <w:iCs/>
              </w:rPr>
            </w:pPr>
            <w:r w:rsidRPr="00936461">
              <w:rPr>
                <w:bCs/>
                <w:iCs/>
              </w:rPr>
              <w:t>FR1 only</w:t>
            </w:r>
          </w:p>
        </w:tc>
      </w:tr>
      <w:tr w:rsidR="00936461" w:rsidRPr="00936461" w14:paraId="111D8A3E" w14:textId="43417978" w:rsidTr="0026000E">
        <w:trPr>
          <w:cantSplit/>
          <w:tblHeader/>
        </w:trPr>
        <w:tc>
          <w:tcPr>
            <w:tcW w:w="6917" w:type="dxa"/>
          </w:tcPr>
          <w:p w14:paraId="44DD2E37" w14:textId="56CD69F4" w:rsidR="001F7FB0" w:rsidRPr="00936461" w:rsidRDefault="001F7FB0" w:rsidP="001F7FB0">
            <w:pPr>
              <w:pStyle w:val="TAL"/>
              <w:rPr>
                <w:b/>
                <w:i/>
              </w:rPr>
            </w:pPr>
            <w:r w:rsidRPr="00936461">
              <w:rPr>
                <w:b/>
                <w:i/>
              </w:rPr>
              <w:lastRenderedPageBreak/>
              <w:t>ul-CancellationCrossCarrier-r16</w:t>
            </w:r>
          </w:p>
          <w:p w14:paraId="7442CEDE" w14:textId="7564C152" w:rsidR="001F7FB0" w:rsidRPr="00936461" w:rsidRDefault="001F7FB0" w:rsidP="001F7FB0">
            <w:pPr>
              <w:pStyle w:val="TAL"/>
            </w:pPr>
            <w:r w:rsidRPr="00936461">
              <w:t>Indicates whether the UE supports UL cancellation scheme for cross-carrier comprised of the following functional components:</w:t>
            </w:r>
          </w:p>
          <w:p w14:paraId="42070127" w14:textId="11D1F323"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1BB99C50" w14:textId="067CC102" w:rsidR="001F7FB0" w:rsidRPr="00936461" w:rsidRDefault="001F7FB0" w:rsidP="0023427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3AAE612F" w14:textId="376598A9" w:rsidR="001F7FB0" w:rsidRPr="00936461" w:rsidRDefault="001F7FB0" w:rsidP="001F7FB0">
            <w:pPr>
              <w:pStyle w:val="TAL"/>
              <w:jc w:val="center"/>
            </w:pPr>
            <w:r w:rsidRPr="00936461">
              <w:t>FS</w:t>
            </w:r>
          </w:p>
        </w:tc>
        <w:tc>
          <w:tcPr>
            <w:tcW w:w="567" w:type="dxa"/>
          </w:tcPr>
          <w:p w14:paraId="4ED323C9" w14:textId="0BA9D472" w:rsidR="001F7FB0" w:rsidRPr="00936461" w:rsidRDefault="001F7FB0" w:rsidP="001F7FB0">
            <w:pPr>
              <w:pStyle w:val="TAL"/>
              <w:jc w:val="center"/>
            </w:pPr>
            <w:r w:rsidRPr="00936461">
              <w:t>No</w:t>
            </w:r>
          </w:p>
        </w:tc>
        <w:tc>
          <w:tcPr>
            <w:tcW w:w="709" w:type="dxa"/>
          </w:tcPr>
          <w:p w14:paraId="1510BC73" w14:textId="168938A2" w:rsidR="001F7FB0" w:rsidRPr="00936461" w:rsidRDefault="001F7FB0" w:rsidP="001F7FB0">
            <w:pPr>
              <w:pStyle w:val="TAL"/>
              <w:jc w:val="center"/>
            </w:pPr>
            <w:r w:rsidRPr="00936461">
              <w:rPr>
                <w:bCs/>
                <w:iCs/>
              </w:rPr>
              <w:t>N/A</w:t>
            </w:r>
          </w:p>
        </w:tc>
        <w:tc>
          <w:tcPr>
            <w:tcW w:w="728" w:type="dxa"/>
          </w:tcPr>
          <w:p w14:paraId="3E1A46DE" w14:textId="3D460BDA" w:rsidR="001F7FB0" w:rsidRPr="00936461" w:rsidRDefault="001F7FB0" w:rsidP="001F7FB0">
            <w:pPr>
              <w:pStyle w:val="TAL"/>
              <w:jc w:val="center"/>
            </w:pPr>
            <w:r w:rsidRPr="00936461">
              <w:rPr>
                <w:bCs/>
                <w:iCs/>
              </w:rPr>
              <w:t>N/A</w:t>
            </w:r>
          </w:p>
        </w:tc>
      </w:tr>
      <w:tr w:rsidR="00936461" w:rsidRPr="00936461" w14:paraId="0277EAC0" w14:textId="017AD664" w:rsidTr="0026000E">
        <w:trPr>
          <w:cantSplit/>
          <w:tblHeader/>
        </w:trPr>
        <w:tc>
          <w:tcPr>
            <w:tcW w:w="6917" w:type="dxa"/>
          </w:tcPr>
          <w:p w14:paraId="354D2CF6" w14:textId="75AE8A5B" w:rsidR="001F7FB0" w:rsidRPr="00936461" w:rsidRDefault="001F7FB0" w:rsidP="001F7FB0">
            <w:pPr>
              <w:pStyle w:val="TAL"/>
              <w:rPr>
                <w:b/>
                <w:i/>
              </w:rPr>
            </w:pPr>
            <w:r w:rsidRPr="00936461">
              <w:rPr>
                <w:b/>
                <w:i/>
              </w:rPr>
              <w:t>ul-CancellationSelfCarrier-r16</w:t>
            </w:r>
          </w:p>
          <w:p w14:paraId="6CC2BB4C" w14:textId="1BFA1A18" w:rsidR="001F7FB0" w:rsidRPr="00936461" w:rsidRDefault="001F7FB0" w:rsidP="001F7FB0">
            <w:pPr>
              <w:pStyle w:val="TAL"/>
            </w:pPr>
            <w:r w:rsidRPr="00936461">
              <w:t>Indicates whether the UE supports UL cancellation scheme for self-carrier comprised of the following functional components:</w:t>
            </w:r>
          </w:p>
          <w:p w14:paraId="05983BF6" w14:textId="3738DB31"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the same DL CC as that scheduling PUSCH or SRS;</w:t>
            </w:r>
          </w:p>
          <w:p w14:paraId="3C410ED4" w14:textId="27FAC8F2"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62EA9F99" w14:textId="55490226" w:rsidR="001F7FB0" w:rsidRPr="00936461" w:rsidRDefault="001F7FB0" w:rsidP="0023427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DF9A35F" w14:textId="1434EDA2" w:rsidR="001F7FB0" w:rsidRPr="00936461" w:rsidRDefault="001F7FB0" w:rsidP="001F7FB0">
            <w:pPr>
              <w:pStyle w:val="TAL"/>
              <w:jc w:val="center"/>
            </w:pPr>
            <w:r w:rsidRPr="00936461">
              <w:t>FS</w:t>
            </w:r>
          </w:p>
        </w:tc>
        <w:tc>
          <w:tcPr>
            <w:tcW w:w="567" w:type="dxa"/>
          </w:tcPr>
          <w:p w14:paraId="4CFD57D7" w14:textId="3B4A6B3C" w:rsidR="001F7FB0" w:rsidRPr="00936461" w:rsidRDefault="001F7FB0" w:rsidP="001F7FB0">
            <w:pPr>
              <w:pStyle w:val="TAL"/>
              <w:jc w:val="center"/>
            </w:pPr>
            <w:r w:rsidRPr="00936461">
              <w:t>No</w:t>
            </w:r>
          </w:p>
        </w:tc>
        <w:tc>
          <w:tcPr>
            <w:tcW w:w="709" w:type="dxa"/>
          </w:tcPr>
          <w:p w14:paraId="2E1FB543" w14:textId="0423549D" w:rsidR="001F7FB0" w:rsidRPr="00936461" w:rsidRDefault="001F7FB0" w:rsidP="001F7FB0">
            <w:pPr>
              <w:pStyle w:val="TAL"/>
              <w:jc w:val="center"/>
            </w:pPr>
            <w:r w:rsidRPr="00936461">
              <w:rPr>
                <w:bCs/>
                <w:iCs/>
              </w:rPr>
              <w:t>N/A</w:t>
            </w:r>
          </w:p>
        </w:tc>
        <w:tc>
          <w:tcPr>
            <w:tcW w:w="728" w:type="dxa"/>
          </w:tcPr>
          <w:p w14:paraId="1179A33C" w14:textId="594D31C2" w:rsidR="001F7FB0" w:rsidRPr="00936461" w:rsidRDefault="001F7FB0" w:rsidP="001F7FB0">
            <w:pPr>
              <w:pStyle w:val="TAL"/>
              <w:jc w:val="center"/>
            </w:pPr>
            <w:r w:rsidRPr="00936461">
              <w:rPr>
                <w:bCs/>
                <w:iCs/>
              </w:rPr>
              <w:t>N/A</w:t>
            </w:r>
          </w:p>
        </w:tc>
      </w:tr>
      <w:tr w:rsidR="00936461" w:rsidRPr="00936461" w14:paraId="0A7475D1" w14:textId="77777777" w:rsidTr="0026000E">
        <w:trPr>
          <w:cantSplit/>
          <w:tblHeader/>
        </w:trPr>
        <w:tc>
          <w:tcPr>
            <w:tcW w:w="6917" w:type="dxa"/>
          </w:tcPr>
          <w:p w14:paraId="07E85C5E" w14:textId="77777777" w:rsidR="00D84D0E" w:rsidRPr="00936461" w:rsidRDefault="00D84D0E" w:rsidP="00D84D0E">
            <w:pPr>
              <w:pStyle w:val="TAL"/>
              <w:rPr>
                <w:b/>
                <w:i/>
              </w:rPr>
            </w:pPr>
            <w:r w:rsidRPr="00936461">
              <w:rPr>
                <w:b/>
                <w:i/>
              </w:rPr>
              <w:t>ul-DMRS-SingleDCI-M-TRP-r18</w:t>
            </w:r>
          </w:p>
          <w:p w14:paraId="606DC312" w14:textId="782C28F5" w:rsidR="00D84D0E" w:rsidRPr="00936461" w:rsidRDefault="00D84D0E" w:rsidP="00D84D0E">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DE178F4" w14:textId="512C42A7" w:rsidR="00D84D0E" w:rsidRPr="00936461" w:rsidRDefault="00D84D0E" w:rsidP="00D84D0E">
            <w:pPr>
              <w:pStyle w:val="TAL"/>
              <w:jc w:val="center"/>
            </w:pPr>
            <w:r w:rsidRPr="00936461">
              <w:t>FS</w:t>
            </w:r>
          </w:p>
        </w:tc>
        <w:tc>
          <w:tcPr>
            <w:tcW w:w="567" w:type="dxa"/>
          </w:tcPr>
          <w:p w14:paraId="7DEA2CA9" w14:textId="2A05E00E" w:rsidR="00D84D0E" w:rsidRPr="00936461" w:rsidRDefault="00D84D0E" w:rsidP="00D84D0E">
            <w:pPr>
              <w:pStyle w:val="TAL"/>
              <w:jc w:val="center"/>
            </w:pPr>
            <w:r w:rsidRPr="00936461">
              <w:t>No</w:t>
            </w:r>
          </w:p>
        </w:tc>
        <w:tc>
          <w:tcPr>
            <w:tcW w:w="709" w:type="dxa"/>
          </w:tcPr>
          <w:p w14:paraId="1BC051B3" w14:textId="3E713554" w:rsidR="00D84D0E" w:rsidRPr="00936461" w:rsidRDefault="00D84D0E" w:rsidP="00D84D0E">
            <w:pPr>
              <w:pStyle w:val="TAL"/>
              <w:jc w:val="center"/>
              <w:rPr>
                <w:bCs/>
                <w:iCs/>
              </w:rPr>
            </w:pPr>
            <w:r w:rsidRPr="00936461">
              <w:t>N/A</w:t>
            </w:r>
          </w:p>
        </w:tc>
        <w:tc>
          <w:tcPr>
            <w:tcW w:w="728" w:type="dxa"/>
          </w:tcPr>
          <w:p w14:paraId="3C0AEEB5" w14:textId="1817B2DB" w:rsidR="00D84D0E" w:rsidRPr="00936461" w:rsidRDefault="00D84D0E" w:rsidP="00D84D0E">
            <w:pPr>
              <w:pStyle w:val="TAL"/>
              <w:jc w:val="center"/>
              <w:rPr>
                <w:bCs/>
                <w:iCs/>
              </w:rPr>
            </w:pPr>
            <w:r w:rsidRPr="00936461">
              <w:t>N/A</w:t>
            </w:r>
          </w:p>
        </w:tc>
      </w:tr>
      <w:tr w:rsidR="00936461" w:rsidRPr="00936461" w14:paraId="4A7C0C3D" w14:textId="77777777" w:rsidTr="0026000E">
        <w:trPr>
          <w:cantSplit/>
          <w:tblHeader/>
        </w:trPr>
        <w:tc>
          <w:tcPr>
            <w:tcW w:w="6917" w:type="dxa"/>
          </w:tcPr>
          <w:p w14:paraId="60353F24" w14:textId="77777777" w:rsidR="00D84D0E" w:rsidRPr="00936461" w:rsidRDefault="00D84D0E" w:rsidP="00D84D0E">
            <w:pPr>
              <w:pStyle w:val="TAL"/>
              <w:rPr>
                <w:b/>
                <w:i/>
              </w:rPr>
            </w:pPr>
            <w:r w:rsidRPr="00936461">
              <w:rPr>
                <w:b/>
                <w:i/>
              </w:rPr>
              <w:t>ul-DMRS-M-DCI-M-TRP-r18</w:t>
            </w:r>
          </w:p>
          <w:p w14:paraId="272B68C9" w14:textId="75C44222" w:rsidR="00D84D0E" w:rsidRPr="00936461" w:rsidRDefault="00D84D0E" w:rsidP="00D84D0E">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75FAA4E" w14:textId="052A0E70" w:rsidR="00D84D0E" w:rsidRPr="00936461" w:rsidRDefault="00D84D0E" w:rsidP="00D84D0E">
            <w:pPr>
              <w:pStyle w:val="TAL"/>
              <w:jc w:val="center"/>
            </w:pPr>
            <w:r w:rsidRPr="00936461">
              <w:t>FS</w:t>
            </w:r>
          </w:p>
        </w:tc>
        <w:tc>
          <w:tcPr>
            <w:tcW w:w="567" w:type="dxa"/>
          </w:tcPr>
          <w:p w14:paraId="3C155085" w14:textId="39788A5F" w:rsidR="00D84D0E" w:rsidRPr="00936461" w:rsidRDefault="00D84D0E" w:rsidP="00D84D0E">
            <w:pPr>
              <w:pStyle w:val="TAL"/>
              <w:jc w:val="center"/>
            </w:pPr>
            <w:r w:rsidRPr="00936461">
              <w:t>No</w:t>
            </w:r>
          </w:p>
        </w:tc>
        <w:tc>
          <w:tcPr>
            <w:tcW w:w="709" w:type="dxa"/>
          </w:tcPr>
          <w:p w14:paraId="18BEE485" w14:textId="60613461" w:rsidR="00D84D0E" w:rsidRPr="00936461" w:rsidRDefault="00D84D0E" w:rsidP="00D84D0E">
            <w:pPr>
              <w:pStyle w:val="TAL"/>
              <w:jc w:val="center"/>
              <w:rPr>
                <w:bCs/>
                <w:iCs/>
              </w:rPr>
            </w:pPr>
            <w:r w:rsidRPr="00936461">
              <w:t>N/A</w:t>
            </w:r>
          </w:p>
        </w:tc>
        <w:tc>
          <w:tcPr>
            <w:tcW w:w="728" w:type="dxa"/>
          </w:tcPr>
          <w:p w14:paraId="6E5192DD" w14:textId="0C234D3A" w:rsidR="00D84D0E" w:rsidRPr="00936461" w:rsidRDefault="00D84D0E" w:rsidP="00D84D0E">
            <w:pPr>
              <w:pStyle w:val="TAL"/>
              <w:jc w:val="center"/>
              <w:rPr>
                <w:bCs/>
                <w:iCs/>
              </w:rPr>
            </w:pPr>
            <w:r w:rsidRPr="00936461">
              <w:t>N/A</w:t>
            </w:r>
          </w:p>
        </w:tc>
      </w:tr>
      <w:tr w:rsidR="00936461" w:rsidRPr="00936461" w14:paraId="076125B6" w14:textId="474BE65B" w:rsidTr="0026000E">
        <w:trPr>
          <w:cantSplit/>
          <w:tblHeader/>
        </w:trPr>
        <w:tc>
          <w:tcPr>
            <w:tcW w:w="6917" w:type="dxa"/>
          </w:tcPr>
          <w:p w14:paraId="4D7572D5" w14:textId="1528580E" w:rsidR="00172633" w:rsidRPr="00936461" w:rsidRDefault="00172633" w:rsidP="00172633">
            <w:pPr>
              <w:pStyle w:val="TAL"/>
              <w:rPr>
                <w:b/>
                <w:i/>
              </w:rPr>
            </w:pPr>
            <w:r w:rsidRPr="00936461">
              <w:rPr>
                <w:b/>
                <w:i/>
              </w:rPr>
              <w:t>ul-FullPwrMode-r16</w:t>
            </w:r>
          </w:p>
          <w:p w14:paraId="2DC3403B" w14:textId="45349F00" w:rsidR="00172633" w:rsidRPr="00936461" w:rsidRDefault="00172633" w:rsidP="00172633">
            <w:pPr>
              <w:pStyle w:val="TAL"/>
              <w:rPr>
                <w:b/>
                <w:i/>
              </w:rPr>
            </w:pPr>
            <w:r w:rsidRPr="00936461">
              <w:rPr>
                <w:bCs/>
                <w:iCs/>
              </w:rPr>
              <w:t xml:space="preserve">Indicates the UE support of UL full power transmission mode of </w:t>
            </w:r>
            <w:proofErr w:type="spellStart"/>
            <w:r w:rsidRPr="00936461">
              <w:rPr>
                <w:bCs/>
                <w:i/>
              </w:rPr>
              <w:t>fullpower</w:t>
            </w:r>
            <w:proofErr w:type="spellEnd"/>
            <w:r w:rsidRPr="00936461">
              <w:rPr>
                <w:bCs/>
                <w:i/>
              </w:rPr>
              <w:t xml:space="preserve"> </w:t>
            </w:r>
            <w:r w:rsidRPr="00936461">
              <w:rPr>
                <w:bCs/>
                <w:iCs/>
              </w:rPr>
              <w:t xml:space="preserve">as specified in clause </w:t>
            </w:r>
            <w:r w:rsidR="00B97E1C" w:rsidRPr="00936461">
              <w:rPr>
                <w:bCs/>
                <w:iCs/>
              </w:rPr>
              <w:t>7</w:t>
            </w:r>
            <w:r w:rsidRPr="00936461">
              <w:rPr>
                <w:bCs/>
                <w:iCs/>
              </w:rPr>
              <w:t>.1 of TS</w:t>
            </w:r>
            <w:r w:rsidR="00B97E1C" w:rsidRPr="00936461">
              <w:rPr>
                <w:bCs/>
                <w:iCs/>
              </w:rPr>
              <w:t xml:space="preserve"> </w:t>
            </w:r>
            <w:r w:rsidRPr="00936461">
              <w:rPr>
                <w:bCs/>
                <w:iCs/>
              </w:rPr>
              <w:t>38.21</w:t>
            </w:r>
            <w:r w:rsidR="00B97E1C" w:rsidRPr="00936461">
              <w:rPr>
                <w:bCs/>
                <w:iCs/>
              </w:rPr>
              <w:t>3</w:t>
            </w:r>
            <w:r w:rsidRPr="00936461">
              <w:rPr>
                <w:bCs/>
                <w:iCs/>
              </w:rPr>
              <w:t xml:space="preserve"> [1</w:t>
            </w:r>
            <w:r w:rsidR="00B97E1C" w:rsidRPr="00936461">
              <w:rPr>
                <w:bCs/>
                <w:iCs/>
              </w:rPr>
              <w:t>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3683E2AA" w14:textId="29992092" w:rsidR="00172633" w:rsidRPr="00936461" w:rsidRDefault="00172633" w:rsidP="00172633">
            <w:pPr>
              <w:pStyle w:val="TAL"/>
              <w:jc w:val="center"/>
            </w:pPr>
            <w:r w:rsidRPr="00936461">
              <w:t>FS</w:t>
            </w:r>
          </w:p>
        </w:tc>
        <w:tc>
          <w:tcPr>
            <w:tcW w:w="567" w:type="dxa"/>
          </w:tcPr>
          <w:p w14:paraId="7C9B5551" w14:textId="30A4A50E" w:rsidR="00172633" w:rsidRPr="00936461" w:rsidRDefault="00172633" w:rsidP="00172633">
            <w:pPr>
              <w:pStyle w:val="TAL"/>
              <w:jc w:val="center"/>
            </w:pPr>
            <w:r w:rsidRPr="00936461">
              <w:t>No</w:t>
            </w:r>
          </w:p>
        </w:tc>
        <w:tc>
          <w:tcPr>
            <w:tcW w:w="709" w:type="dxa"/>
          </w:tcPr>
          <w:p w14:paraId="6E250227" w14:textId="7F33E8B3" w:rsidR="00172633" w:rsidRPr="00936461" w:rsidRDefault="00172633" w:rsidP="00172633">
            <w:pPr>
              <w:pStyle w:val="TAL"/>
              <w:jc w:val="center"/>
              <w:rPr>
                <w:bCs/>
                <w:iCs/>
              </w:rPr>
            </w:pPr>
            <w:r w:rsidRPr="00936461">
              <w:t>N/A</w:t>
            </w:r>
          </w:p>
        </w:tc>
        <w:tc>
          <w:tcPr>
            <w:tcW w:w="728" w:type="dxa"/>
          </w:tcPr>
          <w:p w14:paraId="1CD08A95" w14:textId="2D022B82" w:rsidR="00172633" w:rsidRPr="00936461" w:rsidRDefault="00172633" w:rsidP="00172633">
            <w:pPr>
              <w:pStyle w:val="TAL"/>
              <w:jc w:val="center"/>
              <w:rPr>
                <w:bCs/>
                <w:iCs/>
              </w:rPr>
            </w:pPr>
            <w:r w:rsidRPr="00936461">
              <w:t>N/A</w:t>
            </w:r>
          </w:p>
        </w:tc>
      </w:tr>
      <w:tr w:rsidR="00936461" w:rsidRPr="00936461" w14:paraId="52160BEF" w14:textId="00BC6C0A" w:rsidTr="0026000E">
        <w:trPr>
          <w:cantSplit/>
          <w:tblHeader/>
        </w:trPr>
        <w:tc>
          <w:tcPr>
            <w:tcW w:w="6917" w:type="dxa"/>
          </w:tcPr>
          <w:p w14:paraId="34F077B5" w14:textId="7D01093A" w:rsidR="00172633" w:rsidRPr="00936461" w:rsidRDefault="00172633" w:rsidP="00172633">
            <w:pPr>
              <w:pStyle w:val="TAL"/>
              <w:rPr>
                <w:b/>
                <w:i/>
              </w:rPr>
            </w:pPr>
            <w:r w:rsidRPr="00936461">
              <w:rPr>
                <w:b/>
                <w:i/>
              </w:rPr>
              <w:t>ul-FullPwrMode1-r16</w:t>
            </w:r>
          </w:p>
          <w:p w14:paraId="082D2443" w14:textId="13D018AC" w:rsidR="00172633" w:rsidRPr="00936461" w:rsidRDefault="00172633" w:rsidP="00172633">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46D4D915" w14:textId="4A418DBD" w:rsidR="00172633" w:rsidRPr="00936461" w:rsidRDefault="00172633" w:rsidP="00172633">
            <w:pPr>
              <w:pStyle w:val="TAL"/>
              <w:jc w:val="center"/>
            </w:pPr>
            <w:r w:rsidRPr="00936461">
              <w:t>FS</w:t>
            </w:r>
          </w:p>
        </w:tc>
        <w:tc>
          <w:tcPr>
            <w:tcW w:w="567" w:type="dxa"/>
          </w:tcPr>
          <w:p w14:paraId="6E98E40D" w14:textId="7E3B8DFE" w:rsidR="00172633" w:rsidRPr="00936461" w:rsidRDefault="00172633" w:rsidP="00172633">
            <w:pPr>
              <w:pStyle w:val="TAL"/>
              <w:jc w:val="center"/>
            </w:pPr>
            <w:r w:rsidRPr="00936461">
              <w:t>No</w:t>
            </w:r>
          </w:p>
        </w:tc>
        <w:tc>
          <w:tcPr>
            <w:tcW w:w="709" w:type="dxa"/>
          </w:tcPr>
          <w:p w14:paraId="7A71B65D" w14:textId="56936E54" w:rsidR="00172633" w:rsidRPr="00936461" w:rsidRDefault="00172633" w:rsidP="00172633">
            <w:pPr>
              <w:pStyle w:val="TAL"/>
              <w:jc w:val="center"/>
              <w:rPr>
                <w:bCs/>
                <w:iCs/>
              </w:rPr>
            </w:pPr>
            <w:r w:rsidRPr="00936461">
              <w:t>N/A</w:t>
            </w:r>
          </w:p>
        </w:tc>
        <w:tc>
          <w:tcPr>
            <w:tcW w:w="728" w:type="dxa"/>
          </w:tcPr>
          <w:p w14:paraId="776E007F" w14:textId="1D0C6CF3" w:rsidR="00172633" w:rsidRPr="00936461" w:rsidRDefault="00172633" w:rsidP="00172633">
            <w:pPr>
              <w:pStyle w:val="TAL"/>
              <w:jc w:val="center"/>
              <w:rPr>
                <w:bCs/>
                <w:iCs/>
              </w:rPr>
            </w:pPr>
            <w:r w:rsidRPr="00936461">
              <w:t>N/A</w:t>
            </w:r>
          </w:p>
        </w:tc>
      </w:tr>
      <w:tr w:rsidR="00936461" w:rsidRPr="00936461" w14:paraId="0AD6E202" w14:textId="0641D888" w:rsidTr="0026000E">
        <w:trPr>
          <w:cantSplit/>
          <w:tblHeader/>
        </w:trPr>
        <w:tc>
          <w:tcPr>
            <w:tcW w:w="6917" w:type="dxa"/>
          </w:tcPr>
          <w:p w14:paraId="32D4BD25" w14:textId="2AC9414F" w:rsidR="001F7FB0" w:rsidRPr="00936461" w:rsidRDefault="001F7FB0" w:rsidP="001F7FB0">
            <w:pPr>
              <w:pStyle w:val="TAL"/>
              <w:rPr>
                <w:b/>
                <w:i/>
              </w:rPr>
            </w:pPr>
            <w:r w:rsidRPr="00936461">
              <w:rPr>
                <w:b/>
                <w:i/>
              </w:rPr>
              <w:t>ul-FullPwrMode2-MaxSRS-ResInSet</w:t>
            </w:r>
            <w:r w:rsidR="008C7055" w:rsidRPr="00936461">
              <w:rPr>
                <w:b/>
                <w:i/>
              </w:rPr>
              <w:t>-r16</w:t>
            </w:r>
          </w:p>
          <w:p w14:paraId="26690ECF" w14:textId="7F0A32B6" w:rsidR="001F7FB0" w:rsidRPr="00936461" w:rsidRDefault="001F7FB0" w:rsidP="001F7FB0">
            <w:pPr>
              <w:pStyle w:val="TAL"/>
              <w:rPr>
                <w:b/>
                <w:i/>
              </w:rPr>
            </w:pPr>
            <w:r w:rsidRPr="00936461">
              <w:t xml:space="preserve">Indicates the UE support of the </w:t>
            </w:r>
            <w:r w:rsidRPr="00936461">
              <w:rPr>
                <w:lang w:eastAsia="ko-KR"/>
              </w:rPr>
              <w:t xml:space="preserve">maximum number of SRS resources in one SRS resource set with usage set to </w:t>
            </w:r>
            <w:r w:rsidR="00234276" w:rsidRPr="00936461">
              <w:rPr>
                <w:lang w:eastAsia="ko-KR"/>
              </w:rPr>
              <w:t>'</w:t>
            </w:r>
            <w:r w:rsidRPr="00936461">
              <w:rPr>
                <w:lang w:eastAsia="ko-KR"/>
              </w:rPr>
              <w:t>codebook</w:t>
            </w:r>
            <w:r w:rsidR="00234276" w:rsidRPr="00936461">
              <w:rPr>
                <w:lang w:eastAsia="ko-KR"/>
              </w:rPr>
              <w:t>'</w:t>
            </w:r>
            <w:r w:rsidRPr="00936461">
              <w:rPr>
                <w:lang w:eastAsia="ko-KR"/>
              </w:rPr>
              <w:t xml:space="preserve"> for uplink full power Mode 2 operation</w:t>
            </w:r>
            <w:r w:rsidRPr="00936461">
              <w:t xml:space="preserve">. 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r w:rsidR="00172633" w:rsidRPr="00936461">
              <w:rPr>
                <w:i/>
              </w:rPr>
              <w:t xml:space="preserve"> </w:t>
            </w:r>
            <w:r w:rsidR="00172633" w:rsidRPr="00936461">
              <w:rPr>
                <w:iCs/>
              </w:rPr>
              <w:t>A UE supports this feature shall support at least full power operation with single port.</w:t>
            </w:r>
          </w:p>
        </w:tc>
        <w:tc>
          <w:tcPr>
            <w:tcW w:w="709" w:type="dxa"/>
          </w:tcPr>
          <w:p w14:paraId="2769D0ED" w14:textId="090F3443" w:rsidR="001F7FB0" w:rsidRPr="00936461" w:rsidRDefault="001F7FB0" w:rsidP="001F7FB0">
            <w:pPr>
              <w:pStyle w:val="TAL"/>
              <w:jc w:val="center"/>
            </w:pPr>
            <w:r w:rsidRPr="00936461">
              <w:t>FS</w:t>
            </w:r>
          </w:p>
        </w:tc>
        <w:tc>
          <w:tcPr>
            <w:tcW w:w="567" w:type="dxa"/>
          </w:tcPr>
          <w:p w14:paraId="2180D0A4" w14:textId="73DC4B96" w:rsidR="001F7FB0" w:rsidRPr="00936461" w:rsidRDefault="001F7FB0" w:rsidP="001F7FB0">
            <w:pPr>
              <w:pStyle w:val="TAL"/>
              <w:jc w:val="center"/>
            </w:pPr>
            <w:r w:rsidRPr="00936461">
              <w:t>No</w:t>
            </w:r>
          </w:p>
        </w:tc>
        <w:tc>
          <w:tcPr>
            <w:tcW w:w="709" w:type="dxa"/>
          </w:tcPr>
          <w:p w14:paraId="65D0F46C" w14:textId="4C2C0B72" w:rsidR="001F7FB0" w:rsidRPr="00936461" w:rsidRDefault="001F7FB0" w:rsidP="001F7FB0">
            <w:pPr>
              <w:pStyle w:val="TAL"/>
              <w:jc w:val="center"/>
            </w:pPr>
            <w:r w:rsidRPr="00936461">
              <w:rPr>
                <w:bCs/>
                <w:iCs/>
              </w:rPr>
              <w:t>N/A</w:t>
            </w:r>
          </w:p>
        </w:tc>
        <w:tc>
          <w:tcPr>
            <w:tcW w:w="728" w:type="dxa"/>
          </w:tcPr>
          <w:p w14:paraId="1C3DD311" w14:textId="70A50871" w:rsidR="001F7FB0" w:rsidRPr="00936461" w:rsidRDefault="001F7FB0" w:rsidP="001F7FB0">
            <w:pPr>
              <w:pStyle w:val="TAL"/>
              <w:jc w:val="center"/>
            </w:pPr>
            <w:r w:rsidRPr="00936461">
              <w:rPr>
                <w:bCs/>
                <w:iCs/>
              </w:rPr>
              <w:t>N/A</w:t>
            </w:r>
          </w:p>
        </w:tc>
      </w:tr>
      <w:tr w:rsidR="00936461" w:rsidRPr="00936461" w14:paraId="0F857599" w14:textId="7884720A" w:rsidTr="0026000E">
        <w:trPr>
          <w:cantSplit/>
          <w:tblHeader/>
        </w:trPr>
        <w:tc>
          <w:tcPr>
            <w:tcW w:w="6917" w:type="dxa"/>
          </w:tcPr>
          <w:p w14:paraId="70A92E5B" w14:textId="0C9D940E" w:rsidR="00172633" w:rsidRPr="00936461" w:rsidRDefault="00172633" w:rsidP="00172633">
            <w:pPr>
              <w:pStyle w:val="TAL"/>
              <w:rPr>
                <w:b/>
                <w:i/>
              </w:rPr>
            </w:pPr>
            <w:r w:rsidRPr="00936461">
              <w:rPr>
                <w:b/>
                <w:i/>
              </w:rPr>
              <w:t>ul-FullPwrMode2-SRSConfig-diffNumSRSPorts-r16</w:t>
            </w:r>
          </w:p>
          <w:p w14:paraId="25644BC7" w14:textId="144BA039" w:rsidR="008C7055" w:rsidRPr="00936461" w:rsidRDefault="00172633" w:rsidP="008C7055">
            <w:pPr>
              <w:pStyle w:val="TAL"/>
            </w:pPr>
            <w:r w:rsidRPr="00936461">
              <w:t xml:space="preserve">Indicates the UE supported SRS configuration with different number of antenna ports per SRS resource for uplink full power Mode 2 operation. </w:t>
            </w:r>
            <w:r w:rsidR="008C7055" w:rsidRPr="00936461">
              <w:t>The possible different number of antenna ports that can be configured for a SRS resource are as follow:</w:t>
            </w:r>
          </w:p>
          <w:p w14:paraId="13BBC85E" w14:textId="686D5923"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 xml:space="preserve">value </w:t>
            </w:r>
            <w:r w:rsidR="008C7055" w:rsidRPr="00936461">
              <w:rPr>
                <w:rFonts w:ascii="Arial" w:hAnsi="Arial" w:cs="Arial"/>
                <w:i/>
                <w:iCs/>
                <w:sz w:val="18"/>
                <w:szCs w:val="18"/>
              </w:rPr>
              <w:t>p1-2</w:t>
            </w:r>
            <w:r w:rsidR="008C7055" w:rsidRPr="00936461">
              <w:rPr>
                <w:rFonts w:ascii="Arial" w:hAnsi="Arial" w:cs="Arial"/>
                <w:sz w:val="18"/>
                <w:szCs w:val="18"/>
              </w:rPr>
              <w:t xml:space="preserve"> means that each SRS resource can be configured with 1 port or 2 ports</w:t>
            </w:r>
          </w:p>
          <w:p w14:paraId="26028508" w14:textId="1A552FE4"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 xml:space="preserve">value </w:t>
            </w:r>
            <w:r w:rsidR="008C7055" w:rsidRPr="00936461">
              <w:rPr>
                <w:rFonts w:ascii="Arial" w:hAnsi="Arial" w:cs="Arial"/>
                <w:i/>
                <w:iCs/>
                <w:sz w:val="18"/>
                <w:szCs w:val="18"/>
              </w:rPr>
              <w:t>p1-4</w:t>
            </w:r>
            <w:r w:rsidR="008C7055" w:rsidRPr="00936461">
              <w:rPr>
                <w:rFonts w:ascii="Arial" w:hAnsi="Arial" w:cs="Arial"/>
                <w:sz w:val="18"/>
                <w:szCs w:val="18"/>
              </w:rPr>
              <w:t xml:space="preserve"> means that each SRS resource can be configured with 1 port or 4 ports</w:t>
            </w:r>
          </w:p>
          <w:p w14:paraId="49B6574D" w14:textId="616CFEE5"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 xml:space="preserve">value </w:t>
            </w:r>
            <w:r w:rsidR="008C7055" w:rsidRPr="00936461">
              <w:rPr>
                <w:rFonts w:ascii="Arial" w:hAnsi="Arial" w:cs="Arial"/>
                <w:i/>
                <w:iCs/>
                <w:sz w:val="18"/>
                <w:szCs w:val="18"/>
              </w:rPr>
              <w:t xml:space="preserve">p1-2-4 </w:t>
            </w:r>
            <w:r w:rsidR="008C7055" w:rsidRPr="00936461">
              <w:rPr>
                <w:rFonts w:ascii="Arial" w:hAnsi="Arial" w:cs="Arial"/>
                <w:sz w:val="18"/>
                <w:szCs w:val="18"/>
              </w:rPr>
              <w:t>means that each SRS resource can be configured with 1 port or 2 ports or 4 ports</w:t>
            </w:r>
          </w:p>
          <w:p w14:paraId="7340052E" w14:textId="2D7B8ABB" w:rsidR="008C7055" w:rsidRPr="00936461" w:rsidRDefault="008C7055" w:rsidP="008C7055">
            <w:pPr>
              <w:pStyle w:val="TAL"/>
            </w:pPr>
          </w:p>
          <w:p w14:paraId="7A13983D" w14:textId="33165DDF" w:rsidR="008C7055" w:rsidRPr="00936461" w:rsidRDefault="00172633" w:rsidP="008C7055">
            <w:pPr>
              <w:pStyle w:val="TAL"/>
              <w:rPr>
                <w:bCs/>
                <w:i/>
              </w:rPr>
            </w:pPr>
            <w:r w:rsidRPr="00936461">
              <w:t xml:space="preserve">UE indicates support of this feature shall also indicate support of </w:t>
            </w:r>
            <w:r w:rsidRPr="00936461">
              <w:rPr>
                <w:bCs/>
                <w:i/>
              </w:rPr>
              <w:t>ul-FullPwrMode2-MaxSRS-ResInSet.</w:t>
            </w:r>
          </w:p>
          <w:p w14:paraId="5CC456F7" w14:textId="7C1BFE30" w:rsidR="008C7055" w:rsidRPr="00936461" w:rsidRDefault="008C7055" w:rsidP="008C7055">
            <w:pPr>
              <w:pStyle w:val="TAL"/>
              <w:rPr>
                <w:bCs/>
                <w:i/>
              </w:rPr>
            </w:pPr>
          </w:p>
          <w:p w14:paraId="734936D7" w14:textId="04002C10" w:rsidR="00172633" w:rsidRPr="00936461" w:rsidRDefault="008C7055" w:rsidP="000C23D7">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5AC9D2A3" w14:textId="4791F66A" w:rsidR="00172633" w:rsidRPr="00936461" w:rsidRDefault="00172633" w:rsidP="00172633">
            <w:pPr>
              <w:pStyle w:val="TAL"/>
              <w:jc w:val="center"/>
            </w:pPr>
            <w:r w:rsidRPr="00936461">
              <w:t>FS</w:t>
            </w:r>
          </w:p>
        </w:tc>
        <w:tc>
          <w:tcPr>
            <w:tcW w:w="567" w:type="dxa"/>
          </w:tcPr>
          <w:p w14:paraId="0BA28CDD" w14:textId="372ED40E" w:rsidR="00172633" w:rsidRPr="00936461" w:rsidRDefault="00172633" w:rsidP="00172633">
            <w:pPr>
              <w:pStyle w:val="TAL"/>
              <w:jc w:val="center"/>
            </w:pPr>
            <w:r w:rsidRPr="00936461">
              <w:t>No</w:t>
            </w:r>
          </w:p>
        </w:tc>
        <w:tc>
          <w:tcPr>
            <w:tcW w:w="709" w:type="dxa"/>
          </w:tcPr>
          <w:p w14:paraId="76029EFF" w14:textId="3A17B0AB" w:rsidR="00172633" w:rsidRPr="00936461" w:rsidRDefault="00172633" w:rsidP="00172633">
            <w:pPr>
              <w:pStyle w:val="TAL"/>
              <w:jc w:val="center"/>
              <w:rPr>
                <w:bCs/>
                <w:iCs/>
              </w:rPr>
            </w:pPr>
            <w:r w:rsidRPr="00936461">
              <w:rPr>
                <w:bCs/>
                <w:iCs/>
              </w:rPr>
              <w:t>N/A</w:t>
            </w:r>
          </w:p>
        </w:tc>
        <w:tc>
          <w:tcPr>
            <w:tcW w:w="728" w:type="dxa"/>
          </w:tcPr>
          <w:p w14:paraId="5D9A9CFD" w14:textId="1446BB19" w:rsidR="00172633" w:rsidRPr="00936461" w:rsidRDefault="00172633" w:rsidP="00172633">
            <w:pPr>
              <w:pStyle w:val="TAL"/>
              <w:jc w:val="center"/>
              <w:rPr>
                <w:bCs/>
                <w:iCs/>
              </w:rPr>
            </w:pPr>
            <w:r w:rsidRPr="00936461">
              <w:rPr>
                <w:bCs/>
                <w:iCs/>
              </w:rPr>
              <w:t>N/A</w:t>
            </w:r>
          </w:p>
        </w:tc>
      </w:tr>
      <w:tr w:rsidR="00936461" w:rsidRPr="00936461" w14:paraId="0243BD1B" w14:textId="099C9E71" w:rsidTr="0026000E">
        <w:trPr>
          <w:cantSplit/>
          <w:tblHeader/>
        </w:trPr>
        <w:tc>
          <w:tcPr>
            <w:tcW w:w="6917" w:type="dxa"/>
          </w:tcPr>
          <w:p w14:paraId="0DFD2056" w14:textId="0AFFB940" w:rsidR="00172633" w:rsidRPr="00936461" w:rsidRDefault="00172633" w:rsidP="00172633">
            <w:pPr>
              <w:pStyle w:val="TAL"/>
              <w:rPr>
                <w:b/>
                <w:i/>
              </w:rPr>
            </w:pPr>
            <w:r w:rsidRPr="00936461">
              <w:rPr>
                <w:b/>
                <w:i/>
              </w:rPr>
              <w:lastRenderedPageBreak/>
              <w:t>ul-FullPwrMode2-TPMIGroup-r16</w:t>
            </w:r>
          </w:p>
          <w:p w14:paraId="42CE4E19" w14:textId="7D6213FD" w:rsidR="00172633" w:rsidRPr="00936461" w:rsidRDefault="00172633" w:rsidP="00172633">
            <w:pPr>
              <w:pStyle w:val="TAL"/>
            </w:pPr>
            <w:r w:rsidRPr="00936461">
              <w:t>Indicates the UE supported TPMI group(s) which delivers full power. The capability signalling comprises the following values:</w:t>
            </w:r>
          </w:p>
          <w:p w14:paraId="7F96DA2A" w14:textId="63E8B52C"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twoPorts-r16</w:t>
            </w:r>
            <w:r w:rsidR="00172633" w:rsidRPr="00936461">
              <w:rPr>
                <w:rFonts w:ascii="Arial" w:hAnsi="Arial" w:cs="Arial"/>
                <w:sz w:val="18"/>
                <w:szCs w:val="18"/>
              </w:rPr>
              <w:t xml:space="preserve"> indicates a 2-bit bitmap</w:t>
            </w:r>
            <w:r w:rsidR="008F1D40" w:rsidRPr="0093646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fourPortsNonCoherent-r16</w:t>
            </w:r>
            <w:r w:rsidR="00172633" w:rsidRPr="00936461">
              <w:rPr>
                <w:rFonts w:ascii="Arial" w:hAnsi="Arial" w:cs="Arial"/>
                <w:sz w:val="18"/>
                <w:szCs w:val="18"/>
              </w:rPr>
              <w:t xml:space="preserve"> indicates the TPMI groups {G0-3}</w:t>
            </w:r>
          </w:p>
          <w:p w14:paraId="7D9DCC87" w14:textId="65EEC9A6"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fourPortsPartialCoherent-r16</w:t>
            </w:r>
            <w:r w:rsidR="00172633" w:rsidRPr="00936461">
              <w:rPr>
                <w:rFonts w:ascii="Arial" w:hAnsi="Arial" w:cs="Arial"/>
                <w:sz w:val="18"/>
                <w:szCs w:val="18"/>
              </w:rPr>
              <w:t xml:space="preserve"> indicates the TPMI groups </w:t>
            </w:r>
            <w:r w:rsidR="008F1D40" w:rsidRPr="00936461">
              <w:rPr>
                <w:rFonts w:ascii="Arial" w:hAnsi="Arial" w:cs="Arial"/>
                <w:sz w:val="18"/>
                <w:szCs w:val="18"/>
              </w:rPr>
              <w:t>{</w:t>
            </w:r>
            <w:r w:rsidR="00172633" w:rsidRPr="00936461">
              <w:rPr>
                <w:rFonts w:ascii="Arial" w:hAnsi="Arial" w:cs="Arial"/>
                <w:sz w:val="18"/>
                <w:szCs w:val="18"/>
              </w:rPr>
              <w:t>G0-6</w:t>
            </w:r>
            <w:r w:rsidR="008F1D40" w:rsidRPr="00936461">
              <w:rPr>
                <w:rFonts w:ascii="Arial" w:hAnsi="Arial" w:cs="Arial"/>
                <w:sz w:val="18"/>
                <w:szCs w:val="18"/>
              </w:rPr>
              <w:t>}</w:t>
            </w:r>
          </w:p>
          <w:p w14:paraId="29BC5DEA" w14:textId="14BAD40D" w:rsidR="00172633" w:rsidRPr="00936461" w:rsidRDefault="00172633" w:rsidP="00172633">
            <w:pPr>
              <w:pStyle w:val="TAL"/>
            </w:pPr>
          </w:p>
          <w:p w14:paraId="3A6BB20D" w14:textId="581CF6EE" w:rsidR="00172633" w:rsidRPr="00936461" w:rsidRDefault="00172633" w:rsidP="00172633">
            <w:pPr>
              <w:pStyle w:val="TAL"/>
              <w:rPr>
                <w:bCs/>
                <w:i/>
              </w:rPr>
            </w:pPr>
            <w:r w:rsidRPr="00936461">
              <w:t xml:space="preserve">UE indicates support of this feature shall also indicate support of </w:t>
            </w:r>
            <w:r w:rsidRPr="00936461">
              <w:rPr>
                <w:bCs/>
                <w:i/>
              </w:rPr>
              <w:t>ul-FullPwrMode2-MaxSRS-ResInSet.</w:t>
            </w:r>
          </w:p>
          <w:p w14:paraId="090D1721" w14:textId="3AA53CD2" w:rsidR="008F1D40" w:rsidRPr="00936461" w:rsidRDefault="008F1D40" w:rsidP="008F1D40">
            <w:pPr>
              <w:pStyle w:val="TAL"/>
              <w:rPr>
                <w:bCs/>
                <w:iCs/>
              </w:rPr>
            </w:pPr>
            <w:r w:rsidRPr="00936461">
              <w:rPr>
                <w:bCs/>
                <w:iCs/>
              </w:rPr>
              <w:t>Definition of G0~G6 can be found in the table below:</w:t>
            </w:r>
          </w:p>
          <w:p w14:paraId="701B2325" w14:textId="77777777" w:rsidR="00AD4E4A" w:rsidRPr="0093646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36461" w:rsidRPr="00936461" w14:paraId="6209B624" w14:textId="2B0DA3B7" w:rsidTr="009F79D3">
              <w:trPr>
                <w:trHeight w:val="353"/>
                <w:jc w:val="center"/>
              </w:trPr>
              <w:tc>
                <w:tcPr>
                  <w:tcW w:w="562" w:type="dxa"/>
                  <w:shd w:val="clear" w:color="auto" w:fill="auto"/>
                  <w:vAlign w:val="center"/>
                </w:tcPr>
                <w:p w14:paraId="563D0C3A" w14:textId="49F17817" w:rsidR="008F1D40" w:rsidRPr="00936461" w:rsidRDefault="008F1D40" w:rsidP="008F1D40">
                  <w:pPr>
                    <w:pStyle w:val="TAC"/>
                  </w:pPr>
                  <w:r w:rsidRPr="00936461">
                    <w:t>ID</w:t>
                  </w:r>
                </w:p>
              </w:tc>
              <w:tc>
                <w:tcPr>
                  <w:tcW w:w="4962" w:type="dxa"/>
                  <w:shd w:val="clear" w:color="auto" w:fill="auto"/>
                  <w:vAlign w:val="center"/>
                </w:tcPr>
                <w:p w14:paraId="7F0AF298" w14:textId="3890EE2A" w:rsidR="008F1D40" w:rsidRPr="00936461" w:rsidRDefault="008F1D40" w:rsidP="008F1D40">
                  <w:pPr>
                    <w:pStyle w:val="TAC"/>
                  </w:pPr>
                  <w:r w:rsidRPr="00936461">
                    <w:t>TPMI groups</w:t>
                  </w:r>
                </w:p>
              </w:tc>
            </w:tr>
            <w:tr w:rsidR="00936461" w:rsidRPr="00936461" w14:paraId="4B52A344" w14:textId="5378ECC2" w:rsidTr="009F79D3">
              <w:trPr>
                <w:trHeight w:val="785"/>
                <w:jc w:val="center"/>
              </w:trPr>
              <w:tc>
                <w:tcPr>
                  <w:tcW w:w="562" w:type="dxa"/>
                  <w:shd w:val="clear" w:color="auto" w:fill="auto"/>
                  <w:vAlign w:val="center"/>
                </w:tcPr>
                <w:p w14:paraId="299D65E9" w14:textId="6D4D59ED"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165B6587" w14:textId="679B7F8B" w:rsidR="008F1D40" w:rsidRPr="00936461" w:rsidRDefault="002246E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w:p>
              </w:tc>
            </w:tr>
            <w:tr w:rsidR="00936461" w:rsidRPr="00936461" w14:paraId="36F0EB56" w14:textId="3B5DBE43" w:rsidTr="009F79D3">
              <w:trPr>
                <w:trHeight w:val="765"/>
                <w:jc w:val="center"/>
              </w:trPr>
              <w:tc>
                <w:tcPr>
                  <w:tcW w:w="562" w:type="dxa"/>
                  <w:shd w:val="clear" w:color="auto" w:fill="auto"/>
                  <w:vAlign w:val="center"/>
                </w:tcPr>
                <w:p w14:paraId="3C4E3C86" w14:textId="1812CB62"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2074ABD6" w14:textId="6ACC5174" w:rsidR="008F1D40" w:rsidRPr="00936461" w:rsidRDefault="002246E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w:t>
                  </w:r>
                </w:p>
              </w:tc>
            </w:tr>
            <w:tr w:rsidR="00936461" w:rsidRPr="00936461" w14:paraId="0EA733F6" w14:textId="43576EFB" w:rsidTr="009F79D3">
              <w:trPr>
                <w:trHeight w:val="765"/>
                <w:jc w:val="center"/>
              </w:trPr>
              <w:tc>
                <w:tcPr>
                  <w:tcW w:w="562" w:type="dxa"/>
                  <w:shd w:val="clear" w:color="auto" w:fill="auto"/>
                  <w:vAlign w:val="center"/>
                </w:tcPr>
                <w:p w14:paraId="53811DBB" w14:textId="6884E1C4"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1B5E6075" w14:textId="398BCD80" w:rsidR="008F1D40" w:rsidRPr="00936461" w:rsidRDefault="002246E1"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36461" w:rsidRPr="00936461" w14:paraId="20922064" w14:textId="77F27EBD" w:rsidTr="009F79D3">
              <w:trPr>
                <w:trHeight w:val="785"/>
                <w:jc w:val="center"/>
              </w:trPr>
              <w:tc>
                <w:tcPr>
                  <w:tcW w:w="562" w:type="dxa"/>
                  <w:shd w:val="clear" w:color="auto" w:fill="auto"/>
                  <w:vAlign w:val="center"/>
                </w:tcPr>
                <w:p w14:paraId="3F811479" w14:textId="798BFDF7"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5FB30F6" w14:textId="105069AB" w:rsidR="008F1D40" w:rsidRPr="00936461" w:rsidRDefault="002246E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36461" w:rsidRPr="00936461" w14:paraId="4837E52F" w14:textId="17CD45F3" w:rsidTr="009F79D3">
              <w:trPr>
                <w:trHeight w:val="765"/>
                <w:jc w:val="center"/>
              </w:trPr>
              <w:tc>
                <w:tcPr>
                  <w:tcW w:w="562" w:type="dxa"/>
                  <w:shd w:val="clear" w:color="auto" w:fill="auto"/>
                  <w:vAlign w:val="center"/>
                </w:tcPr>
                <w:p w14:paraId="20F159B2" w14:textId="4FF31D09"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60AD26F" w14:textId="5975D084" w:rsidR="008F1D40" w:rsidRPr="00936461" w:rsidRDefault="002246E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36461" w:rsidRPr="00936461" w14:paraId="741C9E5D" w14:textId="70F8125B" w:rsidTr="009F79D3">
              <w:trPr>
                <w:trHeight w:val="765"/>
                <w:jc w:val="center"/>
              </w:trPr>
              <w:tc>
                <w:tcPr>
                  <w:tcW w:w="562" w:type="dxa"/>
                  <w:shd w:val="clear" w:color="auto" w:fill="auto"/>
                  <w:vAlign w:val="center"/>
                </w:tcPr>
                <w:p w14:paraId="23601564" w14:textId="0125C8DA"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8216496" w14:textId="3658350D" w:rsidR="008F1D40" w:rsidRPr="00936461" w:rsidRDefault="002246E1"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61711" w:rsidRPr="00936461" w14:paraId="1D4A74E9" w14:textId="0C7A7F04" w:rsidTr="009F79D3">
              <w:trPr>
                <w:trHeight w:val="1575"/>
                <w:jc w:val="center"/>
              </w:trPr>
              <w:tc>
                <w:tcPr>
                  <w:tcW w:w="562" w:type="dxa"/>
                  <w:shd w:val="clear" w:color="auto" w:fill="auto"/>
                  <w:vAlign w:val="center"/>
                </w:tcPr>
                <w:p w14:paraId="08F447C1" w14:textId="2AA4FC17"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1E71753B" w14:textId="4302DA99" w:rsidR="008F1D40" w:rsidRPr="00936461" w:rsidRDefault="002246E1"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936461" w:rsidRDefault="002246E1"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936461" w:rsidRDefault="00172633" w:rsidP="00172633">
            <w:pPr>
              <w:pStyle w:val="TAL"/>
              <w:rPr>
                <w:bCs/>
                <w:i/>
              </w:rPr>
            </w:pPr>
          </w:p>
          <w:p w14:paraId="4D7909E0" w14:textId="0AA96E83" w:rsidR="00172633" w:rsidRPr="00936461" w:rsidRDefault="00172633" w:rsidP="00006091">
            <w:pPr>
              <w:pStyle w:val="TAN"/>
            </w:pPr>
            <w:r w:rsidRPr="00936461">
              <w:t xml:space="preserve">NOTE </w:t>
            </w:r>
            <w:r w:rsidR="00D04000" w:rsidRPr="00936461">
              <w:t>1</w:t>
            </w:r>
            <w:r w:rsidRPr="00936461">
              <w:t>:</w:t>
            </w:r>
            <w:r w:rsidRPr="00936461">
              <w:tab/>
              <w:t>When a full coherent UE operates in mode 2, it reports TPMIs the same as a partial-coherent UE.</w:t>
            </w:r>
          </w:p>
          <w:p w14:paraId="377CC1F9" w14:textId="644E1CD2" w:rsidR="00172633" w:rsidRPr="00936461" w:rsidRDefault="00172633" w:rsidP="00006091">
            <w:pPr>
              <w:pStyle w:val="TAN"/>
            </w:pPr>
            <w:r w:rsidRPr="00936461">
              <w:t xml:space="preserve">NOTE </w:t>
            </w:r>
            <w:r w:rsidR="00D04000" w:rsidRPr="00936461">
              <w:t>2</w:t>
            </w:r>
            <w:r w:rsidRPr="00936461">
              <w:t>:</w:t>
            </w:r>
            <w:r w:rsidRPr="00936461">
              <w:tab/>
              <w:t>For 4 port partial-coherent or full-coherent UE, UE can report: 2-port {2-bit bitmap} and one of 4-port non-coherent {G0~G3} and one of 4-port partial-coherent {G0~G6}</w:t>
            </w:r>
          </w:p>
          <w:p w14:paraId="482A4100" w14:textId="5FB919C0" w:rsidR="00172633" w:rsidRPr="00936461" w:rsidRDefault="00172633" w:rsidP="00006091">
            <w:pPr>
              <w:pStyle w:val="TAN"/>
              <w:ind w:left="885" w:firstLine="0"/>
            </w:pPr>
            <w:r w:rsidRPr="00936461">
              <w:t>For 4 port non-coherent UE, UE can report: 2-port {2-bit bitmap} and one of 4-port non-coherent {G0~G3}</w:t>
            </w:r>
          </w:p>
          <w:p w14:paraId="180C8B26" w14:textId="221B0330" w:rsidR="00172633" w:rsidRPr="00936461" w:rsidRDefault="00172633" w:rsidP="00006091">
            <w:pPr>
              <w:pStyle w:val="TAN"/>
              <w:ind w:left="885" w:firstLine="0"/>
            </w:pPr>
            <w:r w:rsidRPr="00936461">
              <w:t>For 2 port UE, UE can report: 2-port {2-bit bitmap}</w:t>
            </w:r>
          </w:p>
          <w:p w14:paraId="3442E4BB" w14:textId="3BCD2486" w:rsidR="00172633" w:rsidRPr="00936461" w:rsidRDefault="00172633" w:rsidP="00006091">
            <w:pPr>
              <w:pStyle w:val="TAN"/>
              <w:rPr>
                <w:b/>
                <w:i/>
              </w:rPr>
            </w:pPr>
            <w:r w:rsidRPr="00936461">
              <w:t xml:space="preserve">NOTE </w:t>
            </w:r>
            <w:r w:rsidR="00D04000" w:rsidRPr="00936461">
              <w:t>3</w:t>
            </w:r>
            <w:r w:rsidRPr="00936461">
              <w:t>:</w:t>
            </w:r>
            <w:r w:rsidRPr="00936461">
              <w:tab/>
              <w:t>A UE that supports this feature must report at least one of the values.</w:t>
            </w:r>
          </w:p>
        </w:tc>
        <w:tc>
          <w:tcPr>
            <w:tcW w:w="709" w:type="dxa"/>
          </w:tcPr>
          <w:p w14:paraId="054DAF0E" w14:textId="1E440C27" w:rsidR="00172633" w:rsidRPr="00936461" w:rsidRDefault="00172633" w:rsidP="00172633">
            <w:pPr>
              <w:pStyle w:val="TAL"/>
              <w:jc w:val="center"/>
            </w:pPr>
            <w:r w:rsidRPr="00936461">
              <w:t>FS</w:t>
            </w:r>
          </w:p>
        </w:tc>
        <w:tc>
          <w:tcPr>
            <w:tcW w:w="567" w:type="dxa"/>
          </w:tcPr>
          <w:p w14:paraId="10416CC1" w14:textId="28A4B5E5" w:rsidR="00172633" w:rsidRPr="00936461" w:rsidRDefault="00172633" w:rsidP="00172633">
            <w:pPr>
              <w:pStyle w:val="TAL"/>
              <w:jc w:val="center"/>
            </w:pPr>
            <w:r w:rsidRPr="00936461">
              <w:t>No</w:t>
            </w:r>
          </w:p>
        </w:tc>
        <w:tc>
          <w:tcPr>
            <w:tcW w:w="709" w:type="dxa"/>
          </w:tcPr>
          <w:p w14:paraId="38F5D239" w14:textId="086EED20" w:rsidR="00172633" w:rsidRPr="00936461" w:rsidRDefault="00172633" w:rsidP="00172633">
            <w:pPr>
              <w:pStyle w:val="TAL"/>
              <w:jc w:val="center"/>
              <w:rPr>
                <w:bCs/>
                <w:iCs/>
              </w:rPr>
            </w:pPr>
            <w:r w:rsidRPr="00936461">
              <w:rPr>
                <w:bCs/>
                <w:iCs/>
              </w:rPr>
              <w:t>N/A</w:t>
            </w:r>
          </w:p>
        </w:tc>
        <w:tc>
          <w:tcPr>
            <w:tcW w:w="728" w:type="dxa"/>
          </w:tcPr>
          <w:p w14:paraId="498EB1B1" w14:textId="62AFB416" w:rsidR="00172633" w:rsidRPr="00936461" w:rsidRDefault="00172633" w:rsidP="00172633">
            <w:pPr>
              <w:pStyle w:val="TAL"/>
              <w:jc w:val="center"/>
              <w:rPr>
                <w:bCs/>
                <w:iCs/>
              </w:rPr>
            </w:pPr>
            <w:r w:rsidRPr="00936461">
              <w:rPr>
                <w:bCs/>
                <w:iCs/>
              </w:rPr>
              <w:t>N/A</w:t>
            </w:r>
          </w:p>
        </w:tc>
      </w:tr>
      <w:tr w:rsidR="00936461" w:rsidRPr="00936461" w14:paraId="7DB39539" w14:textId="12258D96" w:rsidTr="0026000E">
        <w:trPr>
          <w:cantSplit/>
          <w:tblHeader/>
        </w:trPr>
        <w:tc>
          <w:tcPr>
            <w:tcW w:w="6917" w:type="dxa"/>
          </w:tcPr>
          <w:p w14:paraId="7BBA5433" w14:textId="680DC60B" w:rsidR="00172633" w:rsidRPr="00936461" w:rsidRDefault="00172633" w:rsidP="00172633">
            <w:pPr>
              <w:pStyle w:val="TAL"/>
              <w:rPr>
                <w:b/>
                <w:i/>
              </w:rPr>
            </w:pPr>
            <w:r w:rsidRPr="00936461">
              <w:rPr>
                <w:b/>
                <w:i/>
              </w:rPr>
              <w:lastRenderedPageBreak/>
              <w:t>ul-IntraUE-Mux-r16</w:t>
            </w:r>
          </w:p>
          <w:p w14:paraId="363D2CDB" w14:textId="307CE311" w:rsidR="00172633" w:rsidRPr="00936461" w:rsidRDefault="00172633" w:rsidP="00172633">
            <w:pPr>
              <w:pStyle w:val="TAL"/>
            </w:pPr>
            <w:r w:rsidRPr="00936461">
              <w:t>Indicates whether the UE supports intra-UE multiplexing/prioritization of overlapping PUCCH/PUCCH and PUCCH/PUSCH with two priority levels in the physical layer. This field includes the following parameters:</w:t>
            </w:r>
          </w:p>
          <w:p w14:paraId="63EE8F92" w14:textId="7639A630" w:rsidR="00172633" w:rsidRPr="00936461" w:rsidRDefault="00172633" w:rsidP="00172633">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936461" w:rsidRDefault="00172633" w:rsidP="00172633">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w:t>
            </w:r>
            <w:r w:rsidR="002E0381" w:rsidRPr="00936461">
              <w:rPr>
                <w:rFonts w:ascii="Arial" w:hAnsi="Arial" w:cs="Arial"/>
                <w:sz w:val="18"/>
                <w:szCs w:val="18"/>
              </w:rPr>
              <w:t>the preparation time</w:t>
            </w:r>
            <w:r w:rsidRPr="00936461">
              <w:rPr>
                <w:rFonts w:ascii="Arial" w:hAnsi="Arial" w:cs="Arial"/>
                <w:sz w:val="18"/>
                <w:szCs w:val="18"/>
              </w:rPr>
              <w:t xml:space="preserve"> needed for </w:t>
            </w:r>
            <w:r w:rsidR="002E0381" w:rsidRPr="00936461">
              <w:rPr>
                <w:rFonts w:ascii="Arial" w:hAnsi="Arial" w:cs="Arial"/>
                <w:sz w:val="18"/>
                <w:szCs w:val="18"/>
              </w:rPr>
              <w:t>the</w:t>
            </w:r>
            <w:r w:rsidRPr="00936461">
              <w:rPr>
                <w:rFonts w:ascii="Arial" w:hAnsi="Arial" w:cs="Arial"/>
                <w:sz w:val="18"/>
                <w:szCs w:val="18"/>
              </w:rPr>
              <w:t xml:space="preserve"> high priority UL transmission that cancels a low priority UL transmission.</w:t>
            </w:r>
          </w:p>
          <w:p w14:paraId="656EC0BA" w14:textId="39F01F95" w:rsidR="00172633" w:rsidRPr="00936461" w:rsidRDefault="00172633" w:rsidP="00172633">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64E4901C" w14:textId="13216224" w:rsidR="00172633" w:rsidRPr="00936461" w:rsidRDefault="00172633" w:rsidP="00172633">
            <w:pPr>
              <w:pStyle w:val="TAL"/>
              <w:jc w:val="center"/>
            </w:pPr>
            <w:r w:rsidRPr="00936461">
              <w:t>FS</w:t>
            </w:r>
          </w:p>
        </w:tc>
        <w:tc>
          <w:tcPr>
            <w:tcW w:w="567" w:type="dxa"/>
          </w:tcPr>
          <w:p w14:paraId="2F797BA2" w14:textId="6C1EFD5D" w:rsidR="00172633" w:rsidRPr="00936461" w:rsidRDefault="00172633" w:rsidP="00172633">
            <w:pPr>
              <w:pStyle w:val="TAL"/>
              <w:jc w:val="center"/>
            </w:pPr>
            <w:r w:rsidRPr="00936461">
              <w:t>No</w:t>
            </w:r>
          </w:p>
        </w:tc>
        <w:tc>
          <w:tcPr>
            <w:tcW w:w="709" w:type="dxa"/>
          </w:tcPr>
          <w:p w14:paraId="6288BA2F" w14:textId="78C78ADC" w:rsidR="00172633" w:rsidRPr="00936461" w:rsidRDefault="00172633" w:rsidP="00172633">
            <w:pPr>
              <w:pStyle w:val="TAL"/>
              <w:jc w:val="center"/>
              <w:rPr>
                <w:bCs/>
                <w:iCs/>
              </w:rPr>
            </w:pPr>
            <w:r w:rsidRPr="00936461">
              <w:rPr>
                <w:bCs/>
                <w:iCs/>
              </w:rPr>
              <w:t>N/A</w:t>
            </w:r>
          </w:p>
        </w:tc>
        <w:tc>
          <w:tcPr>
            <w:tcW w:w="728" w:type="dxa"/>
          </w:tcPr>
          <w:p w14:paraId="325B9017" w14:textId="67506452" w:rsidR="00172633" w:rsidRPr="00936461" w:rsidRDefault="00172633" w:rsidP="00172633">
            <w:pPr>
              <w:pStyle w:val="TAL"/>
              <w:jc w:val="center"/>
              <w:rPr>
                <w:bCs/>
                <w:iCs/>
              </w:rPr>
            </w:pPr>
            <w:r w:rsidRPr="00936461">
              <w:rPr>
                <w:bCs/>
                <w:iCs/>
              </w:rPr>
              <w:t>N/A</w:t>
            </w:r>
          </w:p>
        </w:tc>
      </w:tr>
      <w:tr w:rsidR="00936461" w:rsidRPr="00936461" w14:paraId="3C34B3EF" w14:textId="571565A4" w:rsidTr="0026000E">
        <w:trPr>
          <w:cantSplit/>
          <w:tblHeader/>
        </w:trPr>
        <w:tc>
          <w:tcPr>
            <w:tcW w:w="6917" w:type="dxa"/>
          </w:tcPr>
          <w:p w14:paraId="6D70A7DC" w14:textId="5B47893F" w:rsidR="001F7FB0" w:rsidRPr="00936461" w:rsidRDefault="001F7FB0" w:rsidP="001F7FB0">
            <w:pPr>
              <w:pStyle w:val="TAL"/>
              <w:rPr>
                <w:b/>
                <w:i/>
              </w:rPr>
            </w:pPr>
            <w:r w:rsidRPr="00936461">
              <w:rPr>
                <w:b/>
                <w:i/>
              </w:rPr>
              <w:t>ul-MCS-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15E4A261" w14:textId="3B5E84A5" w:rsidR="001F7FB0" w:rsidRPr="00936461" w:rsidRDefault="001F7FB0" w:rsidP="001F7FB0">
            <w:pPr>
              <w:pStyle w:val="TAL"/>
            </w:pPr>
            <w:r w:rsidRPr="00936461">
              <w:t>Indicates whether the UE supports dynamic indication of MCS table using MCS-C-RNTI for PUSCH.</w:t>
            </w:r>
          </w:p>
        </w:tc>
        <w:tc>
          <w:tcPr>
            <w:tcW w:w="709" w:type="dxa"/>
          </w:tcPr>
          <w:p w14:paraId="7F3615A9" w14:textId="696176F3" w:rsidR="001F7FB0" w:rsidRPr="00936461" w:rsidRDefault="001F7FB0" w:rsidP="001F7FB0">
            <w:pPr>
              <w:pStyle w:val="TAL"/>
              <w:jc w:val="center"/>
            </w:pPr>
            <w:r w:rsidRPr="00936461">
              <w:t>FS</w:t>
            </w:r>
          </w:p>
        </w:tc>
        <w:tc>
          <w:tcPr>
            <w:tcW w:w="567" w:type="dxa"/>
          </w:tcPr>
          <w:p w14:paraId="58E9FDF6" w14:textId="0CF9ADCA" w:rsidR="001F7FB0" w:rsidRPr="00936461" w:rsidRDefault="001F7FB0" w:rsidP="001F7FB0">
            <w:pPr>
              <w:pStyle w:val="TAL"/>
              <w:jc w:val="center"/>
            </w:pPr>
            <w:r w:rsidRPr="00936461">
              <w:t>No</w:t>
            </w:r>
          </w:p>
        </w:tc>
        <w:tc>
          <w:tcPr>
            <w:tcW w:w="709" w:type="dxa"/>
          </w:tcPr>
          <w:p w14:paraId="23C0B317" w14:textId="753B957C" w:rsidR="001F7FB0" w:rsidRPr="00936461" w:rsidRDefault="001F7FB0" w:rsidP="001F7FB0">
            <w:pPr>
              <w:pStyle w:val="TAL"/>
              <w:jc w:val="center"/>
            </w:pPr>
            <w:r w:rsidRPr="00936461">
              <w:rPr>
                <w:bCs/>
                <w:iCs/>
              </w:rPr>
              <w:t>N/A</w:t>
            </w:r>
          </w:p>
        </w:tc>
        <w:tc>
          <w:tcPr>
            <w:tcW w:w="728" w:type="dxa"/>
          </w:tcPr>
          <w:p w14:paraId="32A34256" w14:textId="568568E1" w:rsidR="001F7FB0" w:rsidRPr="00936461" w:rsidRDefault="001F7FB0" w:rsidP="001F7FB0">
            <w:pPr>
              <w:pStyle w:val="TAL"/>
              <w:jc w:val="center"/>
            </w:pPr>
            <w:r w:rsidRPr="00936461">
              <w:rPr>
                <w:bCs/>
                <w:iCs/>
              </w:rPr>
              <w:t>N/A</w:t>
            </w:r>
          </w:p>
        </w:tc>
      </w:tr>
      <w:tr w:rsidR="00761711" w:rsidRPr="00936461" w14:paraId="2C48EEC4" w14:textId="27319B47" w:rsidTr="0026000E">
        <w:trPr>
          <w:cantSplit/>
          <w:tblHeader/>
        </w:trPr>
        <w:tc>
          <w:tcPr>
            <w:tcW w:w="6917" w:type="dxa"/>
          </w:tcPr>
          <w:p w14:paraId="4CE7B7BB" w14:textId="0C6EBE7A" w:rsidR="001F7FB0" w:rsidRPr="00936461" w:rsidRDefault="001F7FB0" w:rsidP="001F7FB0">
            <w:pPr>
              <w:pStyle w:val="TAL"/>
              <w:rPr>
                <w:b/>
                <w:i/>
              </w:rPr>
            </w:pPr>
            <w:proofErr w:type="spellStart"/>
            <w:r w:rsidRPr="00936461">
              <w:rPr>
                <w:b/>
                <w:i/>
              </w:rPr>
              <w:t>zeroSlotOffsetAperiodicSRS</w:t>
            </w:r>
            <w:proofErr w:type="spellEnd"/>
          </w:p>
          <w:p w14:paraId="70806DF4" w14:textId="577A2EAD" w:rsidR="001F7FB0" w:rsidRPr="00936461" w:rsidRDefault="001F7FB0" w:rsidP="001F7FB0">
            <w:pPr>
              <w:pStyle w:val="TAL"/>
            </w:pPr>
            <w:r w:rsidRPr="00936461">
              <w:t>Indicates whether the UE supports 0 slot offset between aperiodic SRS triggering and transmission, for SRS for CB PUSCH and antenna switching on FR1.</w:t>
            </w:r>
          </w:p>
        </w:tc>
        <w:tc>
          <w:tcPr>
            <w:tcW w:w="709" w:type="dxa"/>
          </w:tcPr>
          <w:p w14:paraId="0A070E7F" w14:textId="6E3A80F8" w:rsidR="001F7FB0" w:rsidRPr="00936461" w:rsidRDefault="001F7FB0" w:rsidP="001F7FB0">
            <w:pPr>
              <w:pStyle w:val="TAL"/>
              <w:jc w:val="center"/>
            </w:pPr>
            <w:r w:rsidRPr="00936461">
              <w:t>FS</w:t>
            </w:r>
          </w:p>
        </w:tc>
        <w:tc>
          <w:tcPr>
            <w:tcW w:w="567" w:type="dxa"/>
          </w:tcPr>
          <w:p w14:paraId="4BC3E47E" w14:textId="29BA05D8" w:rsidR="001F7FB0" w:rsidRPr="00936461" w:rsidRDefault="001F7FB0" w:rsidP="001F7FB0">
            <w:pPr>
              <w:pStyle w:val="TAL"/>
              <w:jc w:val="center"/>
            </w:pPr>
            <w:r w:rsidRPr="00936461">
              <w:t>No</w:t>
            </w:r>
          </w:p>
        </w:tc>
        <w:tc>
          <w:tcPr>
            <w:tcW w:w="709" w:type="dxa"/>
          </w:tcPr>
          <w:p w14:paraId="3521A51E" w14:textId="7FFD4243" w:rsidR="001F7FB0" w:rsidRPr="00936461" w:rsidRDefault="001F7FB0" w:rsidP="001F7FB0">
            <w:pPr>
              <w:pStyle w:val="TAL"/>
              <w:jc w:val="center"/>
            </w:pPr>
            <w:r w:rsidRPr="00936461">
              <w:rPr>
                <w:bCs/>
                <w:iCs/>
              </w:rPr>
              <w:t>N/A</w:t>
            </w:r>
          </w:p>
        </w:tc>
        <w:tc>
          <w:tcPr>
            <w:tcW w:w="728" w:type="dxa"/>
          </w:tcPr>
          <w:p w14:paraId="66C84697" w14:textId="131EFF37" w:rsidR="001F7FB0" w:rsidRPr="00936461" w:rsidRDefault="001F7FB0" w:rsidP="001F7FB0">
            <w:pPr>
              <w:pStyle w:val="TAL"/>
              <w:jc w:val="center"/>
            </w:pPr>
            <w:r w:rsidRPr="00936461">
              <w:rPr>
                <w:bCs/>
                <w:iCs/>
              </w:rPr>
              <w:t>N/A</w:t>
            </w:r>
          </w:p>
        </w:tc>
      </w:tr>
    </w:tbl>
    <w:p w14:paraId="04FC9BDD" w14:textId="052A1A27" w:rsidR="00A43323" w:rsidRDefault="00A43323" w:rsidP="00E378D2">
      <w:pPr>
        <w:rPr>
          <w:rFonts w:eastAsiaTheme="minorEastAsia"/>
        </w:rPr>
      </w:pPr>
    </w:p>
    <w:p w14:paraId="3D5F569C" w14:textId="77777777" w:rsidR="00367814" w:rsidRPr="00CB4498" w:rsidRDefault="00367814" w:rsidP="00367814">
      <w:pPr>
        <w:keepNext/>
        <w:keepLines/>
        <w:spacing w:before="180"/>
        <w:outlineLvl w:val="1"/>
        <w:rPr>
          <w:rFonts w:ascii="Arial" w:eastAsia="宋体" w:hAnsi="Arial"/>
          <w:sz w:val="32"/>
          <w:highlight w:val="yellow"/>
          <w:lang w:eastAsia="en-US"/>
        </w:rPr>
      </w:pPr>
      <w:r w:rsidRPr="00CB4498">
        <w:rPr>
          <w:rFonts w:ascii="Arial" w:eastAsia="宋体" w:hAnsi="Arial"/>
          <w:sz w:val="32"/>
          <w:highlight w:val="yellow"/>
          <w:lang w:eastAsia="en-US"/>
        </w:rPr>
        <w:t>&lt;End of modification&gt;</w:t>
      </w:r>
    </w:p>
    <w:p w14:paraId="3B3A0F07" w14:textId="77777777" w:rsidR="00367814" w:rsidRPr="00367814" w:rsidRDefault="00367814" w:rsidP="00E378D2">
      <w:pPr>
        <w:rPr>
          <w:rFonts w:eastAsiaTheme="minorEastAsia"/>
        </w:rPr>
      </w:pPr>
    </w:p>
    <w:sectPr w:rsidR="00367814" w:rsidRPr="00367814" w:rsidSect="00367814">
      <w:headerReference w:type="default" r:id="rId1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39AE" w14:textId="77777777" w:rsidR="00D46BB0" w:rsidRPr="0095297E" w:rsidRDefault="00D46BB0">
      <w:r w:rsidRPr="0095297E">
        <w:separator/>
      </w:r>
    </w:p>
  </w:endnote>
  <w:endnote w:type="continuationSeparator" w:id="0">
    <w:p w14:paraId="4B29B797" w14:textId="77777777" w:rsidR="00D46BB0" w:rsidRPr="0095297E" w:rsidRDefault="00D46BB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403D" w14:textId="77777777" w:rsidR="00D46BB0" w:rsidRPr="0095297E" w:rsidRDefault="00D46BB0">
      <w:r w:rsidRPr="0095297E">
        <w:separator/>
      </w:r>
    </w:p>
  </w:footnote>
  <w:footnote w:type="continuationSeparator" w:id="0">
    <w:p w14:paraId="053FF76B" w14:textId="77777777" w:rsidR="00D46BB0" w:rsidRPr="0095297E" w:rsidRDefault="00D46BB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 POST125">
    <w15:presenceInfo w15:providerId="None" w15:userId="OPPO (Qianxi Lu) - POST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46E1"/>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4928"/>
    <w:rsid w:val="003453C1"/>
    <w:rsid w:val="00350C52"/>
    <w:rsid w:val="003510A9"/>
    <w:rsid w:val="0035152A"/>
    <w:rsid w:val="00351E31"/>
    <w:rsid w:val="00352517"/>
    <w:rsid w:val="0035462D"/>
    <w:rsid w:val="003576B4"/>
    <w:rsid w:val="0036510F"/>
    <w:rsid w:val="00367814"/>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423"/>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61A1"/>
    <w:rsid w:val="008367CD"/>
    <w:rsid w:val="00840A4A"/>
    <w:rsid w:val="00845013"/>
    <w:rsid w:val="00845CF1"/>
    <w:rsid w:val="00847D43"/>
    <w:rsid w:val="00847F0A"/>
    <w:rsid w:val="008508FE"/>
    <w:rsid w:val="00850FDF"/>
    <w:rsid w:val="00863493"/>
    <w:rsid w:val="0086367A"/>
    <w:rsid w:val="00863A1A"/>
    <w:rsid w:val="008646DA"/>
    <w:rsid w:val="008651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4288"/>
    <w:rsid w:val="00CB6DB5"/>
    <w:rsid w:val="00CB7B37"/>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5804</Words>
  <Characters>34664</Characters>
  <Application>Microsoft Office Word</Application>
  <DocSecurity>0</DocSecurity>
  <Lines>288</Lines>
  <Paragraphs>80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OPPO (Qianxi Lu) - POST125</cp:lastModifiedBy>
  <cp:revision>4</cp:revision>
  <cp:lastPrinted>2020-12-18T20:15:00Z</cp:lastPrinted>
  <dcterms:created xsi:type="dcterms:W3CDTF">2024-03-08T09:55:00Z</dcterms:created>
  <dcterms:modified xsi:type="dcterms:W3CDTF">2024-03-08T11:41:00Z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